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91D" w:rsidRPr="005818EC" w:rsidRDefault="005C591D" w:rsidP="00166F4D">
      <w:pPr>
        <w:spacing w:after="0" w:line="240" w:lineRule="auto"/>
        <w:jc w:val="center"/>
        <w:rPr>
          <w:rFonts w:ascii="Palatino Linotype" w:hAnsi="Palatino Linotype"/>
          <w:color w:val="000000"/>
          <w:sz w:val="24"/>
          <w:szCs w:val="24"/>
        </w:rPr>
      </w:pPr>
      <w:r w:rsidRPr="005818EC">
        <w:rPr>
          <w:rFonts w:ascii="Palatino Linotype" w:hAnsi="Palatino Linotype"/>
          <w:color w:val="000000"/>
          <w:sz w:val="24"/>
          <w:szCs w:val="24"/>
        </w:rPr>
        <w:t xml:space="preserve">Саволномаҳои тестӣ аз фанни системаҳои иттиилоотӣ дар иқтисодиёт барои донишчуёни курси 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2</w:t>
      </w:r>
      <w:r w:rsidRPr="005818EC">
        <w:rPr>
          <w:rFonts w:ascii="Palatino Linotype" w:hAnsi="Palatino Linotype"/>
          <w:color w:val="000000"/>
          <w:sz w:val="24"/>
          <w:szCs w:val="24"/>
        </w:rPr>
        <w:t xml:space="preserve"> юми ихтисоси 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25010400  </w:t>
      </w:r>
      <w:r w:rsidRPr="005818EC">
        <w:rPr>
          <w:rFonts w:ascii="Palatino Linotype" w:hAnsi="Palatino Linotype"/>
          <w:color w:val="000000"/>
          <w:sz w:val="24"/>
          <w:szCs w:val="24"/>
        </w:rPr>
        <w:t>25010300 гурухи англисӣ</w:t>
      </w:r>
      <w:r>
        <w:rPr>
          <w:rFonts w:ascii="Palatino Linotype" w:hAnsi="Palatino Linotype"/>
          <w:color w:val="000000"/>
          <w:sz w:val="24"/>
          <w:szCs w:val="24"/>
        </w:rPr>
        <w:t>;</w:t>
      </w:r>
    </w:p>
    <w:p w:rsidR="005C591D" w:rsidRPr="005818EC" w:rsidRDefault="005C591D" w:rsidP="00F814AC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1. </w:t>
      </w:r>
    </w:p>
    <w:p w:rsidR="005C591D" w:rsidRDefault="005C591D" w:rsidP="00F814AC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What does have seen the beginning of 21 century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5C591D" w:rsidRDefault="005C591D" w:rsidP="007C2EAA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rapid change from the industrial economy to a networked economy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7C2EAA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rapid change from the agricultural economy to administrative economy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7C2EAA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Construction of Internet and WWW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7C2EAA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Changing the way of business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7C2EAA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F814AC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2.</w:t>
      </w:r>
    </w:p>
    <w:p w:rsidR="005C591D" w:rsidRDefault="005C591D" w:rsidP="00F814AC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How is characterized the networked economy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5C591D" w:rsidRDefault="005C591D" w:rsidP="007C2EAA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networked economy characterized by rapidly changing market conditions and methods of commerce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7C2EAA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networked economy characterized by rapidly changing internet conditions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7C2EAA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networked economy characterized by rapidly changing methods of commerce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7C2EAA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networked economy characterized by rapidly changing business conditions and methods of internet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7C2EAA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there is no correct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F814AC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3.</w:t>
      </w:r>
    </w:p>
    <w:p w:rsidR="005C591D" w:rsidRDefault="005C591D" w:rsidP="00F814AC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What will require the networked economy to modern organizations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5C591D" w:rsidRDefault="005C591D" w:rsidP="007C2EAA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requires that organizations improve their organizational productivity rather than personal productivity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7C2EAA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requires that organizations improve their internet infrastructure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7C2EAA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requires that organizations improve their staff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7C2EAA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requires that organizations improve their knowledge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7C2EAA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requires that organizations improve their finance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F814AC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4. </w:t>
      </w:r>
    </w:p>
    <w:p w:rsidR="005C591D" w:rsidRDefault="005C591D" w:rsidP="00F814AC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 which parameters does depend the networked economy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5C591D" w:rsidRDefault="005C591D" w:rsidP="007C2EAA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networked economy based on computers, connectivity, and human knowledge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7C2EAA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networked economy based on network business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7C2EAA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networked economy based only on computers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7C2EAA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networked economy based on mobile devices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7C2EAA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networked economy based on market condition and state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F814AC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5.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 </w:t>
      </w:r>
    </w:p>
    <w:p w:rsidR="005C591D" w:rsidRDefault="005C591D" w:rsidP="00F814AC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What does mean IT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5C591D" w:rsidRDefault="005C591D" w:rsidP="007C2EAA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set of methods, production and the software and hardware integrated in a technological chain, providing fee, storage, handling, a conclusion and distribution of the information for dropping </w:t>
      </w:r>
      <w:r w:rsidRPr="005818EC">
        <w:rPr>
          <w:rFonts w:ascii="Palatino Linotype" w:hAnsi="Palatino Linotype" w:cs="Arial"/>
          <w:color w:val="000000"/>
          <w:sz w:val="24"/>
          <w:szCs w:val="24"/>
          <w:lang w:val="en-US"/>
        </w:rPr>
        <w:t xml:space="preserve">complexity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of processes using information resources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7C2EAA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computer, windows and hard disk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7C2EAA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Data </w:t>
      </w:r>
      <w:r w:rsidRPr="005818EC">
        <w:rPr>
          <w:rFonts w:ascii="Times New Roman" w:hAnsi="Times New Roman"/>
          <w:color w:val="000000"/>
          <w:sz w:val="24"/>
          <w:szCs w:val="24"/>
          <w:lang w:val="en-US"/>
        </w:rPr>
        <w:t>→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 information technology </w:t>
      </w:r>
      <w:r w:rsidRPr="005818EC">
        <w:rPr>
          <w:rFonts w:ascii="Times New Roman" w:hAnsi="Times New Roman"/>
          <w:color w:val="000000"/>
          <w:sz w:val="24"/>
          <w:szCs w:val="24"/>
          <w:lang w:val="en-US"/>
        </w:rPr>
        <w:t>→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 an information product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7C2EAA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set of methods, production and the software and hardware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7C2EAA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computer and internet communications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F814AC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6. </w:t>
      </w:r>
    </w:p>
    <w:p w:rsidR="005C591D" w:rsidRDefault="005C591D" w:rsidP="00F814AC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Show the technological chain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5C591D" w:rsidRDefault="005C591D" w:rsidP="007C2EAA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Data </w:t>
      </w:r>
      <w:r w:rsidRPr="005818EC">
        <w:rPr>
          <w:rFonts w:ascii="Times New Roman" w:hAnsi="Times New Roman"/>
          <w:color w:val="000000"/>
          <w:sz w:val="24"/>
          <w:szCs w:val="24"/>
          <w:lang w:val="en-US"/>
        </w:rPr>
        <w:t>→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 information technology </w:t>
      </w:r>
      <w:r w:rsidRPr="005818EC">
        <w:rPr>
          <w:rFonts w:ascii="Times New Roman" w:hAnsi="Times New Roman"/>
          <w:color w:val="000000"/>
          <w:sz w:val="24"/>
          <w:szCs w:val="24"/>
          <w:lang w:val="en-US"/>
        </w:rPr>
        <w:t>→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 an information product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7C2EAA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information technology </w:t>
      </w:r>
      <w:r w:rsidRPr="005818EC">
        <w:rPr>
          <w:rFonts w:ascii="Times New Roman" w:hAnsi="Times New Roman"/>
          <w:color w:val="000000"/>
          <w:sz w:val="24"/>
          <w:szCs w:val="24"/>
          <w:lang w:val="en-US"/>
        </w:rPr>
        <w:t>→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 Data </w:t>
      </w:r>
      <w:r w:rsidRPr="005818EC">
        <w:rPr>
          <w:rFonts w:ascii="Times New Roman" w:hAnsi="Times New Roman"/>
          <w:color w:val="000000"/>
          <w:sz w:val="24"/>
          <w:szCs w:val="24"/>
          <w:lang w:val="en-US"/>
        </w:rPr>
        <w:t>→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 an information product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7C2EAA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Data </w:t>
      </w:r>
      <w:r w:rsidRPr="005818EC">
        <w:rPr>
          <w:rFonts w:ascii="Times New Roman" w:hAnsi="Times New Roman"/>
          <w:color w:val="000000"/>
          <w:sz w:val="24"/>
          <w:szCs w:val="24"/>
          <w:lang w:val="en-US"/>
        </w:rPr>
        <w:t>→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 comuter </w:t>
      </w:r>
      <w:r w:rsidRPr="005818EC">
        <w:rPr>
          <w:rFonts w:ascii="Times New Roman" w:hAnsi="Times New Roman"/>
          <w:color w:val="000000"/>
          <w:sz w:val="24"/>
          <w:szCs w:val="24"/>
          <w:lang w:val="en-US"/>
        </w:rPr>
        <w:t>→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 an information product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7C2EAA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set of methods, production and the software and hardware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7C2EAA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computer and internet communications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7C2EA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7. </w:t>
      </w:r>
    </w:p>
    <w:p w:rsidR="005C591D" w:rsidRDefault="005C591D" w:rsidP="007C2EA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How do you understand the term of information technology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5C591D" w:rsidRDefault="005C591D" w:rsidP="00762D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any technology with which help the information created, stored, used, processed and transmitted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762D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information technology </w:t>
      </w:r>
      <w:r w:rsidRPr="005818EC">
        <w:rPr>
          <w:rFonts w:ascii="Times New Roman" w:hAnsi="Times New Roman"/>
          <w:color w:val="000000"/>
          <w:sz w:val="24"/>
          <w:szCs w:val="24"/>
          <w:lang w:val="en-US"/>
        </w:rPr>
        <w:t>→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 Data </w:t>
      </w:r>
      <w:r w:rsidRPr="005818EC">
        <w:rPr>
          <w:rFonts w:ascii="Times New Roman" w:hAnsi="Times New Roman"/>
          <w:color w:val="000000"/>
          <w:sz w:val="24"/>
          <w:szCs w:val="24"/>
          <w:lang w:val="en-US"/>
        </w:rPr>
        <w:t>→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 an information product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762D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Data </w:t>
      </w:r>
      <w:r w:rsidRPr="005818EC">
        <w:rPr>
          <w:rFonts w:ascii="Times New Roman" w:hAnsi="Times New Roman"/>
          <w:color w:val="000000"/>
          <w:sz w:val="24"/>
          <w:szCs w:val="24"/>
          <w:lang w:val="en-US"/>
        </w:rPr>
        <w:t>→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 comuter </w:t>
      </w:r>
      <w:r w:rsidRPr="005818EC">
        <w:rPr>
          <w:rFonts w:ascii="Times New Roman" w:hAnsi="Times New Roman"/>
          <w:color w:val="000000"/>
          <w:sz w:val="24"/>
          <w:szCs w:val="24"/>
          <w:lang w:val="en-US"/>
        </w:rPr>
        <w:t>→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 an information product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762D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set of methods, production and the software and hardware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762D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computer and internet communications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7C2EA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8. </w:t>
      </w:r>
    </w:p>
    <w:p w:rsidR="005C591D" w:rsidRDefault="005C591D" w:rsidP="007C2EA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What is the purpose of IT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5C591D" w:rsidRDefault="005C591D" w:rsidP="007C2EAA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production of the information for its analysis by the person and decision-making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7C2EAA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information technology </w:t>
      </w:r>
      <w:r w:rsidRPr="005818EC">
        <w:rPr>
          <w:rFonts w:ascii="Times New Roman" w:hAnsi="Times New Roman"/>
          <w:color w:val="000000"/>
          <w:sz w:val="24"/>
          <w:szCs w:val="24"/>
          <w:lang w:val="en-US"/>
        </w:rPr>
        <w:t>→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 Data </w:t>
      </w:r>
      <w:r w:rsidRPr="005818EC">
        <w:rPr>
          <w:rFonts w:ascii="Times New Roman" w:hAnsi="Times New Roman"/>
          <w:color w:val="000000"/>
          <w:sz w:val="24"/>
          <w:szCs w:val="24"/>
          <w:lang w:val="en-US"/>
        </w:rPr>
        <w:t>→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 an information product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7C2EAA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Construction of Internet and WWW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7C2EAA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set of methods, production and the software and hardware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7C2EAA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computer and internet communications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7C2EA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9. </w:t>
      </w:r>
    </w:p>
    <w:p w:rsidR="005C591D" w:rsidRDefault="005C591D" w:rsidP="007C2EA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What does mean in infrastructure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5C591D" w:rsidRDefault="005C591D" w:rsidP="007C2EAA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an infrastructure is the underlying foundation or basic framework of a system or organization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5C591D" w:rsidRDefault="005C591D" w:rsidP="007C2EAA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the infrastructure is a complex that engage the biggest parts of organizations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5C591D" w:rsidRDefault="005C591D" w:rsidP="007C2EAA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the infrastructure is a complex that not engage the biggest parts of organizations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5C591D" w:rsidRDefault="005C591D" w:rsidP="007C2EAA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it is a computer and telecommunication network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7C2EAA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There is no correct answer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7C2EA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10. </w:t>
      </w:r>
    </w:p>
    <w:p w:rsidR="005C591D" w:rsidRDefault="005C591D" w:rsidP="007C2EA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What include the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infrastructure of industrial economy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5C591D" w:rsidRDefault="005C591D" w:rsidP="00D4705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includes canals, roads, railroads, power plants, factories, and so on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5C591D" w:rsidRDefault="005C591D" w:rsidP="00D4705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includes computer, mobile phones, networks and communications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5C591D" w:rsidRDefault="005C591D" w:rsidP="00D4705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iCs/>
          <w:color w:val="000000"/>
          <w:sz w:val="24"/>
          <w:szCs w:val="24"/>
          <w:lang w:val="en-US"/>
        </w:rPr>
        <w:t>the infrastructure of the industrial economy based on computers and communication networks</w:t>
      </w:r>
      <w:r>
        <w:rPr>
          <w:rFonts w:ascii="Palatino Linotype" w:hAnsi="Palatino Linotype"/>
          <w:iCs/>
          <w:color w:val="000000"/>
          <w:sz w:val="24"/>
          <w:szCs w:val="24"/>
          <w:lang w:val="en-US"/>
        </w:rPr>
        <w:t>;</w:t>
      </w:r>
    </w:p>
    <w:p w:rsidR="005C591D" w:rsidRDefault="005C591D" w:rsidP="00D4705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iCs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iCs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/>
          <w:iCs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D4705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iCs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iCs/>
          <w:color w:val="000000"/>
          <w:sz w:val="24"/>
          <w:szCs w:val="24"/>
          <w:lang w:val="en-US"/>
        </w:rPr>
        <w:t>it includes national wealth and the government control</w:t>
      </w:r>
      <w:r>
        <w:rPr>
          <w:rFonts w:ascii="Palatino Linotype" w:hAnsi="Palatino Linotype"/>
          <w:iCs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D4705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11. </w:t>
      </w:r>
    </w:p>
    <w:p w:rsidR="005C591D" w:rsidRDefault="005C591D" w:rsidP="00D4705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What include the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infrastructure of networked economy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5C591D" w:rsidRDefault="005C591D" w:rsidP="00D4705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iCs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iCs/>
          <w:color w:val="000000"/>
          <w:sz w:val="24"/>
          <w:szCs w:val="24"/>
          <w:lang w:val="en-US"/>
        </w:rPr>
        <w:t>the infrastructure of the networked economy based on computers and communication networks</w:t>
      </w:r>
      <w:r>
        <w:rPr>
          <w:rFonts w:ascii="Palatino Linotype" w:hAnsi="Palatino Linotype"/>
          <w:iCs/>
          <w:color w:val="000000"/>
          <w:sz w:val="24"/>
          <w:szCs w:val="24"/>
          <w:lang w:val="en-US"/>
        </w:rPr>
        <w:t>;</w:t>
      </w:r>
    </w:p>
    <w:p w:rsidR="005C591D" w:rsidRDefault="005C591D" w:rsidP="00D4705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iCs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includes canals, roads, railroads, power plants, factories, and so on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5C591D" w:rsidRDefault="005C591D" w:rsidP="00D4705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in based only on computers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5C591D" w:rsidRDefault="005C591D" w:rsidP="00D4705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it include the strategic planning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D4705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all the answers are incorrect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D4705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Palatino Linotype" w:hAnsi="Palatino Linotype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iCs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iCs/>
          <w:color w:val="000000"/>
          <w:sz w:val="24"/>
          <w:szCs w:val="24"/>
          <w:lang w:val="en-US"/>
        </w:rPr>
        <w:t xml:space="preserve">12. </w:t>
      </w:r>
    </w:p>
    <w:p w:rsidR="005C591D" w:rsidRDefault="005C591D" w:rsidP="00D4705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Palatino Linotype" w:hAnsi="Palatino Linotype"/>
          <w:iCs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iCs/>
          <w:color w:val="000000"/>
          <w:sz w:val="24"/>
          <w:szCs w:val="24"/>
          <w:lang w:val="en-US"/>
        </w:rPr>
        <w:t>What does mean connectivity</w:t>
      </w:r>
      <w:r>
        <w:rPr>
          <w:rFonts w:ascii="Palatino Linotype" w:hAnsi="Palatino Linotype"/>
          <w:iCs/>
          <w:color w:val="000000"/>
          <w:sz w:val="24"/>
          <w:szCs w:val="24"/>
          <w:lang w:val="en-US"/>
        </w:rPr>
        <w:t>?</w:t>
      </w:r>
    </w:p>
    <w:p w:rsidR="005C591D" w:rsidRDefault="005C591D" w:rsidP="00D4705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the availability of high-speed communications links that enable the transmission of data and information among computers and conversations between people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5C591D" w:rsidRDefault="005C591D" w:rsidP="00D4705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it connects two or more people by means of mobile telephones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5C591D" w:rsidRDefault="005C591D" w:rsidP="00D4705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it is an infrastructure of networked economy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5C591D" w:rsidRDefault="005C591D" w:rsidP="00D4705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it is telecommunication by means of computers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D4705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D4705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13. </w:t>
      </w:r>
    </w:p>
    <w:p w:rsidR="005C591D" w:rsidRDefault="005C591D" w:rsidP="00D4705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What does consist data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?</w:t>
      </w:r>
    </w:p>
    <w:p w:rsidR="005C591D" w:rsidRDefault="005C591D" w:rsidP="007E396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consist of facts, numbers, or symbols that can processes by humans or computers into information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Default="005C591D" w:rsidP="007E396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in is information in computer networks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Default="005C591D" w:rsidP="007E396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consist of knowledge in brains of human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Default="005C591D" w:rsidP="007E396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it is all informations on mobile telephones that exchange by internet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7E396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complex, which engages the computer and communication equipment, the software, linguistic means, information resources, and the system personnel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7E396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14. </w:t>
      </w:r>
    </w:p>
    <w:p w:rsidR="005C591D" w:rsidRDefault="005C591D" w:rsidP="007E396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What does mean automated information technology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?;</w:t>
      </w:r>
    </w:p>
    <w:p w:rsidR="005C591D" w:rsidRDefault="005C591D" w:rsidP="00D90836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complex, which engages the computer and communication equipment, the software, linguistic means, information resources, and the system personnel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D90836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in is information in computer networks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Default="005C591D" w:rsidP="00D90836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consist of knowledge in brains of human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Default="005C591D" w:rsidP="00D90836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it is all informations on mobile telephones that exchange by internet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D90836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A57FFB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15. </w:t>
      </w:r>
    </w:p>
    <w:p w:rsidR="005C591D" w:rsidRDefault="005C591D" w:rsidP="00A57FFB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Information technology is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A57FF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complex of methods of processing of isolated initial data in reliable and the operational information for decision-making by means of hardware and software for the purpose of achievement of optimum parameters of a control object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Default="005C591D" w:rsidP="00A57FF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in is information in computer networks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Default="005C591D" w:rsidP="00A57FF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consist of knowledge in brains of human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Default="005C591D" w:rsidP="00A57FF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it is all informations on mobile telephones that exchange by internet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A57FF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0D20CD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16. </w:t>
      </w:r>
    </w:p>
    <w:p w:rsidR="005C591D" w:rsidRDefault="005C591D" w:rsidP="000D20CD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What is the main parts of automated information systems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?</w:t>
      </w:r>
    </w:p>
    <w:p w:rsidR="005C591D" w:rsidRDefault="005C591D" w:rsidP="000D20CD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information technology, functional system and applications, controlling of information systems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Default="005C591D" w:rsidP="000D20CD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in is information in computer networks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Default="005C591D" w:rsidP="000D20CD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consist of knowledge in brains of human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Default="005C591D" w:rsidP="000D20CD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it is all informations on mobile telephones that exchange by internet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0D20CD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0D20CD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17.</w:t>
      </w:r>
    </w:p>
    <w:p w:rsidR="005C591D" w:rsidRDefault="005C591D" w:rsidP="000D20CD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What parts does include information technology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5C591D" w:rsidRDefault="005C591D" w:rsidP="00A947EA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hardware, software, data, telecommunication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A947EA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internet, commuter, table, word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A947EA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Times New Roman Tj"/>
          <w:color w:val="000000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lang w:val="en-US"/>
        </w:rPr>
        <w:t>Text handling, Electronic tables, The Automated databanks, Graphic job processing, Multimedia systems, other systems</w:t>
      </w:r>
      <w:r>
        <w:rPr>
          <w:rFonts w:ascii="Palatino Linotype" w:hAnsi="Palatino Linotype" w:cs="Times New Roman Tj"/>
          <w:color w:val="000000"/>
          <w:lang w:val="en-US"/>
        </w:rPr>
        <w:t>;</w:t>
      </w:r>
    </w:p>
    <w:p w:rsidR="005C591D" w:rsidRDefault="005C591D" w:rsidP="00A947EA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lang w:val="en-US"/>
        </w:rPr>
        <w:t>D</w:t>
      </w:r>
      <w:r>
        <w:rPr>
          <w:rFonts w:ascii="Palatino Linotype" w:hAnsi="Palatino Linotype" w:cs="Times New Roman Tj"/>
          <w:color w:val="000000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Local, Multi-level, Allocated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A947EA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with the command interface, with the WIMP-interface, with the SILK-interface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A947EA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18.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 </w:t>
      </w:r>
    </w:p>
    <w:p w:rsidR="005C591D" w:rsidRDefault="005C591D" w:rsidP="00A947EA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On which signs IT can</w:t>
      </w:r>
      <w:r w:rsidRPr="005818EC"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 xml:space="preserve"> classified</w:t>
      </w:r>
      <w:r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>;</w:t>
      </w:r>
    </w:p>
    <w:p w:rsidR="005C591D" w:rsidRDefault="005C591D" w:rsidP="00A947EA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>by the form technologies of information processing, on user interface type, on control area, on methods of construction of a computer network</w:t>
      </w:r>
      <w:r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>;</w:t>
      </w:r>
    </w:p>
    <w:p w:rsidR="005C591D" w:rsidRDefault="005C591D" w:rsidP="00A947EA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management of dialogue with the user by means of graphical images - the menu, windows, other elements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A947EA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Windows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A947EA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window, image, menu, pointer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A947EA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sequence of some actions for processing something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0D20CD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19.</w:t>
      </w:r>
      <w:r w:rsidRPr="005818EC"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 xml:space="preserve"> </w:t>
      </w:r>
    </w:p>
    <w:p w:rsidR="005C591D" w:rsidRDefault="005C591D" w:rsidP="000D20CD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>On methods of construction of a computer network which kinds of IT does exist</w:t>
      </w:r>
      <w:r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>?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3226F6">
      <w:pPr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Local, Multi-level, Allocated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Default="005C591D" w:rsidP="003226F6">
      <w:pPr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Local, UN local, countryside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Default="005C591D" w:rsidP="003226F6">
      <w:pPr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global, external, regional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Default="005C591D" w:rsidP="003226F6">
      <w:pPr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local, more local, Ethernet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3226F6">
      <w:pPr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Ethernet, fast Ethernet, gigabit Ethernet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20. </w:t>
      </w:r>
    </w:p>
    <w:p w:rsidR="005C591D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>By the form technologies of information processing IT can be: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E43DE0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Text handling, Electronic tables, The Automated databanks, Graphic job processing, Multimedia systems, other systems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Default="005C591D" w:rsidP="00E43DE0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word, excel, power point, windows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Default="005C591D" w:rsidP="00E43DE0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Linux, Windows, MacOs, Android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Default="005C591D" w:rsidP="00E43DE0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Local, Multi-level, Allocated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E43DE0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global, external, regional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jc w:val="both"/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21.</w:t>
      </w:r>
      <w:r w:rsidRPr="005818EC"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 xml:space="preserve"> </w:t>
      </w:r>
    </w:p>
    <w:p w:rsidR="005C591D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>On user interface type IT can be: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E43DE0">
      <w:pPr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command interface, WIMP-interface, SILK-interface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Default="005C591D" w:rsidP="00E43DE0">
      <w:pPr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command interface, text interface, image interface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Default="005C591D" w:rsidP="00E43DE0">
      <w:pPr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WIMP interface, SIMP interface, SSD interface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Default="005C591D" w:rsidP="00E43DE0">
      <w:pPr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command interface, WIMP-interface, windows-interface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E43DE0">
      <w:pPr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windows interface, Linux-interface, MSDOS-interface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22.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 </w:t>
      </w:r>
    </w:p>
    <w:p w:rsidR="005C591D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Command interface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E43D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implemented in the form of package technology and technology of command line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Default="005C591D" w:rsidP="00E43D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management of dialogue with the user by means of graphical images - the menu, windows, other elements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E43D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within the frameworks of this interface, there is "conversation" of the person and the computer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E43D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speech, image, language knowledge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E43D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the tendency to joining of various types of information technology in a unified computer-technological complex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23. </w:t>
      </w:r>
    </w:p>
    <w:p w:rsidR="005C591D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WIMP-interface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E43D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management of dialogue with the user by means of graphical images - the menu, windows, other elements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E43D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implemented in the form of package technology and technology of command line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Default="005C591D" w:rsidP="00E43D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within the frameworks of this interface, there is "conversation" of the person and the computer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E43D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speech, image, language knowledge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E43D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the tendency to joining of various types of information technology in a unified computer-technological complex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24.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 </w:t>
      </w:r>
    </w:p>
    <w:p w:rsidR="005C591D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Example IT with WIMP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Windows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MSDOS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MS Word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Photoshop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Internet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25. </w:t>
      </w:r>
    </w:p>
    <w:p w:rsidR="005C591D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SILK-interface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FC5C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within the frameworks of this interface, there is "conversation" of the person and the computer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FC5C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implemented in the form of package technology and technology of command line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Default="005C591D" w:rsidP="00FC5C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management of dialogue with the user by means of graphical images - the menu, windows, other elements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FC5C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speech, image, language knowledge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FC5C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the tendency to joining of various types of information technology in a unified computer-technological complex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26. </w:t>
      </w:r>
    </w:p>
    <w:p w:rsidR="005C591D" w:rsidRDefault="005C591D" w:rsidP="00463ABE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Encrypt the WIMP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window, image, menu, pointer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Word, into, main, points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Windows, Internet, Menu, Picture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Word, Internet, Menu, Paint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there is no correct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27. 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Encrypt the SILK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speech, image, language knowledge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there is no correct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Sound, interface, loud, knowledge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speech, internet, language knowledge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28.</w:t>
      </w:r>
      <w:r w:rsidRPr="005818EC"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 xml:space="preserve"> 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>On control area social and economic process which kind of IT can be</w:t>
      </w:r>
      <w:r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>?</w:t>
      </w:r>
    </w:p>
    <w:p w:rsidR="005C591D" w:rsidRDefault="005C591D" w:rsidP="00463ABE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bank, tax, financial, insurance, steering of trade, production managements etc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sequence of some actions for processing something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there is no correct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 particular decision-making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autoSpaceDE w:val="0"/>
        <w:autoSpaceDN w:val="0"/>
        <w:adjustRightInd w:val="0"/>
        <w:spacing w:after="0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29. </w:t>
      </w:r>
    </w:p>
    <w:p w:rsidR="005C591D" w:rsidRDefault="005C591D" w:rsidP="00463ABE">
      <w:pPr>
        <w:autoSpaceDE w:val="0"/>
        <w:autoSpaceDN w:val="0"/>
        <w:adjustRightInd w:val="0"/>
        <w:spacing w:after="0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>The integrated IT</w:t>
      </w:r>
      <w:r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>?</w:t>
      </w:r>
    </w:p>
    <w:p w:rsidR="005C591D" w:rsidRDefault="005C591D" w:rsidP="0064572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the tendency to joining of various types of information technology in a unified computer-technological complex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Default="005C591D" w:rsidP="0064572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in is information in computer networks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Default="005C591D" w:rsidP="0064572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consist of knowledge in brains of human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Default="005C591D" w:rsidP="0064572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it is all informations on mobile telephones that exchange by internet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64572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30. </w:t>
      </w:r>
    </w:p>
    <w:p w:rsidR="005C591D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Concept "technology" means: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3E2DD1">
      <w:pPr>
        <w:tabs>
          <w:tab w:val="left" w:pos="540"/>
        </w:tabs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"technology" in translation from Greek means art, skill, ability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3E2DD1">
      <w:pPr>
        <w:tabs>
          <w:tab w:val="left" w:pos="540"/>
        </w:tabs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"technology" in translation from English means data, information, knowledge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3E2DD1">
      <w:pPr>
        <w:tabs>
          <w:tab w:val="left" w:pos="540"/>
        </w:tabs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"technology" in translation from Latin means skill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3E2DD1">
      <w:pPr>
        <w:tabs>
          <w:tab w:val="left" w:pos="540"/>
        </w:tabs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"technology" in translation from Russian means art, skill, ability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3E2DD1">
      <w:pPr>
        <w:tabs>
          <w:tab w:val="left" w:pos="540"/>
        </w:tabs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there is no correct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31. </w:t>
      </w:r>
    </w:p>
    <w:p w:rsidR="005C591D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Technology as process means: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sequence of some actions for processing something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the tendency to joining of various types of information technology in a unified computer-technological complex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"technology" in translation from Latin means skill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"technology" in translation from Russian means art, skill, ability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there is no correct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32. </w:t>
      </w:r>
    </w:p>
    <w:p w:rsidR="005C591D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For which purpose we use the information product: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 particular, for decision-making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part of process manufacturing the information production, containing actions on change condition the subject of manufacture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there is no correct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technological processes, information procedures, technological operations and transitions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33.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 </w:t>
      </w:r>
    </w:p>
    <w:p w:rsidR="005C591D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computer information system is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556D12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person - machine system of processing of the information for the purpose of the organization, storage and information transfer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556D12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technological processes, information procedures, technological operations and transitions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556D12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part of process manufacturing the information production, containing actions on change condition the subject of manufacture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556D12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there is no correct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556D12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34. </w:t>
      </w:r>
    </w:p>
    <w:p w:rsidR="005C591D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Is the technology working with the text editor include information system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5C591D" w:rsidRDefault="005C591D" w:rsidP="003E2DD1">
      <w:pPr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No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3E2DD1">
      <w:pPr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Yes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3E2DD1">
      <w:pPr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maybe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3E2DD1">
      <w:pPr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there is no correct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3E2DD1">
      <w:pPr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am not sure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35. </w:t>
      </w:r>
    </w:p>
    <w:p w:rsidR="005C591D" w:rsidRDefault="005C591D" w:rsidP="00463ABE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Structure IT includes the following interconnected components: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556D12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technological processes, information procedures, technological operations and transitions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556D12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part of process manufacturing the information production, containing actions on change condition the subject of manufacture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556D12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finished part of technological process carried out on one workplace, characterized by an invariance of object of manufacture, and used implementers of information technology and control devices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556D12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Accounting, Bank activity, Tax activity, Insurance activity etc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556D12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36.</w:t>
      </w:r>
      <w:r w:rsidRPr="005818EC">
        <w:rPr>
          <w:rFonts w:ascii="Palatino Linotype" w:hAnsi="Palatino Linotype"/>
          <w:iCs/>
          <w:color w:val="000000"/>
          <w:sz w:val="24"/>
          <w:szCs w:val="24"/>
          <w:lang w:val="en-US"/>
        </w:rPr>
        <w:t xml:space="preserve"> 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iCs/>
          <w:color w:val="000000"/>
          <w:sz w:val="24"/>
          <w:szCs w:val="24"/>
          <w:lang w:val="en-US"/>
        </w:rPr>
        <w:t>Technological process is</w:t>
      </w:r>
      <w:r>
        <w:rPr>
          <w:rFonts w:ascii="Palatino Linotype" w:hAnsi="Palatino Linotype"/>
          <w:iCs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part of process manufacturing the information production, containing actions on change condition the subject of manufacture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technological processes, information procedures, technological operations and transitions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finished part of technological process carried out on one workplace, characterized by an invariance of object of manufacture, and used implementers of information technology and control devices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Accounting, Bank activity, Tax activity, Insurance activity etc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D473D8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37. </w:t>
      </w:r>
    </w:p>
    <w:p w:rsidR="005C591D" w:rsidRDefault="005C591D" w:rsidP="00D473D8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Information procedures is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D473D8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finished part of technological process carried out on one workplace, characterized by an invariance of object of manufacture, and used implementers of information technology and control devices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D473D8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part of process manufacturing the information production, containing actions on change condition the subject of manufacture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D473D8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finished final part of technological operation providing conditions to start the following technological operation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D473D8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Directory (passive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, information - advising (active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);</w:t>
      </w:r>
    </w:p>
    <w:p w:rsidR="005C591D" w:rsidRPr="005818EC" w:rsidRDefault="005C591D" w:rsidP="00D473D8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give out to the subscriber the information intended for it on a situation or periodically through certain time intervals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38. </w:t>
      </w:r>
    </w:p>
    <w:p w:rsidR="005C591D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iCs/>
          <w:color w:val="000000"/>
          <w:sz w:val="24"/>
          <w:szCs w:val="24"/>
          <w:lang w:val="en-US"/>
        </w:rPr>
        <w:t>Technological operations is</w:t>
      </w:r>
      <w:r>
        <w:rPr>
          <w:rFonts w:ascii="Palatino Linotype" w:hAnsi="Palatino Linotype"/>
          <w:iCs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finished final part of technological operation providing conditions to start the following technological operation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Accounting, Bank activity, Tax activity, Insurance activity etc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give out to the subscriber the information intended for it on a situation or periodically through certain time intervals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centralized, decentralized and combined technologies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electronic processing of the economic data, automation functions of management, decision-making support, electronic office, expert</w:t>
      </w:r>
      <w:r w:rsidRPr="005818EC">
        <w:rPr>
          <w:rFonts w:ascii="Palatino Linotype" w:hAnsi="Palatino Linotype"/>
          <w:bCs/>
          <w:color w:val="000000"/>
          <w:sz w:val="24"/>
          <w:szCs w:val="24"/>
          <w:lang w:val="en-US"/>
        </w:rPr>
        <w:t xml:space="preserve">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support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39. </w:t>
      </w:r>
    </w:p>
    <w:p w:rsidR="005C591D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On served subject, domains AIT subdivided into technologies: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Accounting, Bank activity, Tax activity, Insurance activity etc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Directory (passive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, information - advising (active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);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delivering the information to the operator after its inquiry of system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text editors, tabular processors, database management system, work with graphic objects, multimedia systems, hypertext</w:t>
      </w:r>
      <w:r w:rsidRPr="005818EC">
        <w:rPr>
          <w:rFonts w:ascii="Palatino Linotype" w:hAnsi="Palatino Linotype"/>
          <w:bCs/>
          <w:color w:val="000000"/>
          <w:sz w:val="24"/>
          <w:szCs w:val="24"/>
          <w:lang w:val="en-US"/>
        </w:rPr>
        <w:t xml:space="preserve">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systems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40.</w:t>
      </w:r>
    </w:p>
    <w:p w:rsidR="005C591D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iCs/>
          <w:color w:val="000000"/>
          <w:sz w:val="24"/>
          <w:szCs w:val="24"/>
          <w:lang w:val="en-US"/>
        </w:rPr>
        <w:t>Depending on a role of the person in managerial process,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 distinguish two kinds </w:t>
      </w:r>
      <w:r w:rsidRPr="005818EC">
        <w:rPr>
          <w:rFonts w:ascii="Palatino Linotype" w:hAnsi="Palatino Linotype"/>
          <w:iCs/>
          <w:color w:val="000000"/>
          <w:sz w:val="24"/>
          <w:szCs w:val="24"/>
          <w:lang w:val="en-US"/>
        </w:rPr>
        <w:t>IT: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Directory (passive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, information - advising (active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);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centralized, decentralized and combined technologies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give out to the subscriber the information intended for it on a situation or periodically through certain time intervals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creation and transformation of documents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on the analysis of transformations and treatment of images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41. </w:t>
      </w:r>
    </w:p>
    <w:p w:rsidR="005C591D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Directory (passive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delivering the information to the operator after its inquiry of system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delivering the information to the operator before its inquiry of system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an information system of banking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in is an information system on </w:t>
      </w:r>
      <w:smartTag w:uri="urn:schemas-microsoft-com:office:smarttags" w:element="place">
        <w:smartTag w:uri="urn:schemas-microsoft-com:office:smarttags" w:element="country-region">
          <w:r w:rsidRPr="005818EC">
            <w:rPr>
              <w:rFonts w:ascii="Palatino Linotype" w:hAnsi="Palatino Linotype"/>
              <w:color w:val="000000"/>
              <w:sz w:val="24"/>
              <w:szCs w:val="24"/>
              <w:lang w:val="en-US"/>
            </w:rPr>
            <w:t>USSR</w:t>
          </w:r>
        </w:smartTag>
      </w:smartTag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42.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 </w:t>
      </w:r>
    </w:p>
    <w:p w:rsidR="005C591D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Information - advising (active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BF3432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give out to the subscriber the information intended for it on a situation or periodically through certain time intervals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BF3432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delivering the information to the operator after its inquiry of system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BF3432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an information system of banking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BF3432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in is an information system on </w:t>
      </w:r>
      <w:smartTag w:uri="urn:schemas-microsoft-com:office:smarttags" w:element="place">
        <w:smartTag w:uri="urn:schemas-microsoft-com:office:smarttags" w:element="country-region">
          <w:r w:rsidRPr="005818EC">
            <w:rPr>
              <w:rFonts w:ascii="Palatino Linotype" w:hAnsi="Palatino Linotype"/>
              <w:color w:val="000000"/>
              <w:sz w:val="24"/>
              <w:szCs w:val="24"/>
              <w:lang w:val="en-US"/>
            </w:rPr>
            <w:t>USSR</w:t>
          </w:r>
        </w:smartTag>
      </w:smartTag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BF3432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43. </w:t>
      </w:r>
    </w:p>
    <w:p w:rsidR="005C591D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On degree coverage of management, problems distinguish following AIT: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F914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electronic processing of the economic data, automation functions of management, decision-making support, electronic office, expert</w:t>
      </w:r>
      <w:r w:rsidRPr="005818EC">
        <w:rPr>
          <w:rFonts w:ascii="Palatino Linotype" w:hAnsi="Palatino Linotype"/>
          <w:bCs/>
          <w:color w:val="000000"/>
          <w:sz w:val="24"/>
          <w:szCs w:val="24"/>
          <w:lang w:val="en-US"/>
        </w:rPr>
        <w:t xml:space="preserve">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support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F914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centralized, decentralized and combined technologies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F914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give out to the subscriber the information intended for it on a situation or periodically through certain time intervals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F914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creation and transformation of documents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F914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on the analysis of transformations and treatment of images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44. </w:t>
      </w:r>
    </w:p>
    <w:p w:rsidR="005C591D" w:rsidRDefault="005C591D" w:rsidP="00463ABE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On a class of realized technological operations, allocate such AIT: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text editors, tabular processors, database management system, work with graphic objects, multimedia systems, hypertext</w:t>
      </w:r>
      <w:r w:rsidRPr="005818EC">
        <w:rPr>
          <w:rFonts w:ascii="Palatino Linotype" w:hAnsi="Palatino Linotype"/>
          <w:bCs/>
          <w:color w:val="000000"/>
          <w:sz w:val="24"/>
          <w:szCs w:val="24"/>
          <w:lang w:val="en-US"/>
        </w:rPr>
        <w:t xml:space="preserve">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systems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electronic processing of the economic data, automation functions of management, decision-making support, electronic office, expert</w:t>
      </w:r>
      <w:r w:rsidRPr="005818EC">
        <w:rPr>
          <w:rFonts w:ascii="Palatino Linotype" w:hAnsi="Palatino Linotype"/>
          <w:bCs/>
          <w:color w:val="000000"/>
          <w:sz w:val="24"/>
          <w:szCs w:val="24"/>
          <w:lang w:val="en-US"/>
        </w:rPr>
        <w:t xml:space="preserve">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support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centralized, decentralized and combined technologies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creation and transformation of documents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text input, its preparation, registration and a conclusion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45. 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On degree of centralization of technological process IT can be: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centralized, decentralized and combined technologies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centralized, information and combined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data processing, tables, texts, images, schedules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Directory, indirect, automated information systems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don’t know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46. 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Technology formation of documents includes: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creation and transformation of documents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writing the text information on sheet of paper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working with the program Microsoft Word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Working with the Excel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there is no correct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47. </w:t>
      </w:r>
    </w:p>
    <w:p w:rsidR="005C591D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technology processing of images build on: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on the analysis of transformations and treatment of images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on the analysis of transformations and treatment of texts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on the analysis of transformations and treatment of electronic tables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on the analysis of transformations and treatment of video information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48. </w:t>
      </w:r>
    </w:p>
    <w:p w:rsidR="005C591D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Processing of texts includes: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text input, its preparation, registration and a conclusion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graphic input, its preparation, registration and a conclusion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audio input, its preparation, registration and a conclusion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am not sure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there is no right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49. </w:t>
      </w:r>
    </w:p>
    <w:p w:rsidR="005C591D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Processing of tables carried out: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by a complex of the applied programs, which are carrying out input and updating of the data in the tables, performance of calculations under formulas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centralized, decentralized and combined technologies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give out to the subscriber the information intended for it on a situation or periodically through certain time intervals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creation and transformation of documents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on the analysis of transformations and treatment of images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50.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 </w:t>
      </w:r>
    </w:p>
    <w:p w:rsidR="005C591D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Technology processing of speech includes: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including its recognition and synthesis of the speech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including its recognition and synthesis of the text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including its recognition and synthesis of the images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including its recognition and synthesis of the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don’t know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51. </w:t>
      </w:r>
    </w:p>
    <w:p w:rsidR="005C591D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electronic office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based on data processing, tables, texts, images, schedules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computers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computer networks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on digital information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answers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52. </w:t>
      </w:r>
    </w:p>
    <w:p w:rsidR="005C591D" w:rsidRDefault="005C591D" w:rsidP="00463ABE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concept of "</w:t>
      </w:r>
      <w:r w:rsidRPr="005818EC">
        <w:rPr>
          <w:rFonts w:ascii="Palatino Linotype" w:hAnsi="Palatino Linotype"/>
          <w:iCs/>
          <w:color w:val="000000"/>
          <w:sz w:val="24"/>
          <w:szCs w:val="24"/>
          <w:lang w:val="en-US"/>
        </w:rPr>
        <w:t>new information technology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" assumes: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use of personal computers and computer networks, presence of communication means, presence of dialogue (interactive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work with the computer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based on data processing, tables, texts, images, schedules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assumes databanks and databases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assumes computer programs like Word, Excel and power point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53. 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Internet technologies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031C40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Among popular services any granting of documents, distribution of programs, texts, books, news service, e-mail and many other things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031C40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not among popular services any granting of documents, distribution of programs, texts, books, news service, e-mail and many other things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031C40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revealing and an establishment of interaction of set of objects, used at creation of computer systems at a design stage and programming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031C40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assumes computer programs like Word, Excel and power point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031C40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54. 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Systems of artificial intelligence realized by: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neural networks, genetic algorithms, etc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computer networks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on space technologies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on mankind knowledge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programming and human language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55. </w:t>
      </w:r>
    </w:p>
    <w:p w:rsidR="005C591D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Object-oriented technology based on: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revealing and an establishment of interaction of set of objects, used at creation of computer systems at a design stage and programming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not among popular services any granting of documents, distribution of programs, texts, books, news service, e-mail and many other things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revealing and an establishment of interaction of set of objects, used at creation of computer systems at a design stage and programming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assumes computer programs like Word, Excel and power point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56. </w:t>
      </w:r>
    </w:p>
    <w:p w:rsidR="005C591D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Tajik market of technologies focused on: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exclusively on means of foreign manufacture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exclusively on means of national manufacture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exclusively on means of Russian manufacture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not focused of any technologies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no correct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57. </w:t>
      </w:r>
    </w:p>
    <w:p w:rsidR="005C591D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electronic commerce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reception of profit on economic activities conducting on granting of new kinds of electronic services, sales of computer technics and the software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business on traditional market by computer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business on foreign countries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cheating of people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answers are incorrect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58. </w:t>
      </w:r>
    </w:p>
    <w:p w:rsidR="005C591D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electronic commerce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702827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carrying out of operations with partners and clients, and also various payments and calculations with use of new information environments and any electronic networks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702827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business on traditional market by computer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702827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business on foreign countries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702827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cheating of people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702827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answers are incorrect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59.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 </w:t>
      </w:r>
    </w:p>
    <w:p w:rsidR="005C591D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electronic commerce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702827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any transaction made through a computer network in which result the property right or the right of use of the material goods or service have been transferred from one person to another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702827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business on traditional market by computer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702827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business on foreign countries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702827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cheating of people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702827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answers are incorrect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60. </w:t>
      </w:r>
    </w:p>
    <w:p w:rsidR="005C591D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Auctions, financial, bank services, tourist, and medical, insurance, paid information services, on-line payment of invoices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7028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kind of actions in electronic commerce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7028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kind of actions in traditional commerce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7028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kind of actions in foreign countries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7028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the kind of actions in </w:t>
      </w:r>
      <w:smartTag w:uri="urn:schemas-microsoft-com:office:smarttags" w:element="place">
        <w:smartTag w:uri="urn:schemas-microsoft-com:office:smarttags" w:element="country-region">
          <w:r w:rsidRPr="005818EC">
            <w:rPr>
              <w:rFonts w:ascii="Palatino Linotype" w:hAnsi="Palatino Linotype"/>
              <w:color w:val="000000"/>
              <w:sz w:val="24"/>
              <w:szCs w:val="24"/>
              <w:lang w:val="en-US"/>
            </w:rPr>
            <w:t>Tajikistan</w:t>
          </w:r>
        </w:smartTag>
      </w:smartTag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7028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kind of actions in space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61. </w:t>
      </w:r>
    </w:p>
    <w:p w:rsidR="005C591D" w:rsidRDefault="005C591D" w:rsidP="00463ABE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Web auctions build on: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1999 year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2000 year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2001 year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2010 year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2015 year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62.</w:t>
      </w:r>
      <w:r w:rsidRPr="005818EC">
        <w:rPr>
          <w:rFonts w:ascii="Palatino Linotype" w:hAnsi="Palatino Linotype"/>
          <w:bCs/>
          <w:color w:val="000000"/>
          <w:sz w:val="24"/>
          <w:szCs w:val="24"/>
          <w:lang w:val="en-US"/>
        </w:rPr>
        <w:t xml:space="preserve"> 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bCs/>
          <w:color w:val="000000"/>
          <w:sz w:val="24"/>
          <w:szCs w:val="24"/>
          <w:lang w:val="en-US"/>
        </w:rPr>
        <w:t>B2B, B2C, C2C, C2B –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models of electronic business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models of traditional business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models of electronic government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models of organizations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no correct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63. 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B2B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062083">
      <w:pPr>
        <w:spacing w:after="0" w:line="240" w:lineRule="auto"/>
        <w:ind w:firstLine="708"/>
        <w:jc w:val="both"/>
        <w:rPr>
          <w:rFonts w:ascii="Palatino Linotype" w:hAnsi="Palatino Linotype"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bCs/>
          <w:color w:val="000000"/>
          <w:sz w:val="24"/>
          <w:szCs w:val="24"/>
          <w:lang w:val="en-US"/>
        </w:rPr>
        <w:t>is a business - model of interaction of the companies among themselves by means of computer networks</w:t>
      </w:r>
      <w:r>
        <w:rPr>
          <w:rFonts w:ascii="Palatino Linotype" w:hAnsi="Palatino Linotype"/>
          <w:bCs/>
          <w:color w:val="000000"/>
          <w:sz w:val="24"/>
          <w:szCs w:val="24"/>
          <w:lang w:val="en-US"/>
        </w:rPr>
        <w:t>;</w:t>
      </w:r>
    </w:p>
    <w:p w:rsidR="005C591D" w:rsidRDefault="005C591D" w:rsidP="00062083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bCs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b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Model of sale of the goods and services of one consumer to other consumers, i.e. interaction of consumers with consumers in a network the Internet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062083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Computers connected together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062083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Set of independent computer systems connected by telecommunication links; the models of electronic business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062083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no correct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64. </w:t>
      </w:r>
    </w:p>
    <w:p w:rsidR="005C591D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C2C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Model of sale of the goods and services of one consumer to other consumers, i.e. interaction of consumers with consumers in a network the Internet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bCs/>
          <w:color w:val="000000"/>
          <w:sz w:val="24"/>
          <w:szCs w:val="24"/>
          <w:lang w:val="en-US"/>
        </w:rPr>
        <w:t>is a business - model of interaction of the companies among themselves by means of computer networks</w:t>
      </w:r>
      <w:r>
        <w:rPr>
          <w:rFonts w:ascii="Palatino Linotype" w:hAnsi="Palatino Linotype"/>
          <w:bCs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Computers connected together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Set of independent computer systems connected by telecommunication links; the models of electronic business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no correct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65.</w:t>
      </w:r>
      <w:r w:rsidRPr="005818EC">
        <w:rPr>
          <w:rFonts w:ascii="Palatino Linotype" w:hAnsi="Palatino Linotype"/>
          <w:color w:val="000000"/>
          <w:lang w:val="en-US"/>
        </w:rPr>
        <w:t xml:space="preserve"> </w:t>
      </w:r>
    </w:p>
    <w:p w:rsidR="005C591D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Computer network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Computers connected together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computers not connected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computer connected to internet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Exchanging resources and information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Exchanging resources and information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66.</w:t>
      </w:r>
      <w:r w:rsidRPr="005818EC">
        <w:rPr>
          <w:rFonts w:ascii="Palatino Linotype" w:hAnsi="Palatino Linotype"/>
          <w:color w:val="000000"/>
          <w:lang w:val="en-US"/>
        </w:rPr>
        <w:t xml:space="preserve"> </w:t>
      </w:r>
    </w:p>
    <w:p w:rsidR="005C591D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Purpose of computer network: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Exchanging resources and information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Exchanging multimedia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Exchanging documents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sharing audio and video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getting better the life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67. </w:t>
      </w:r>
    </w:p>
    <w:p w:rsidR="005C591D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Computer network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F41C3D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Set of independent computer systems connected by telecommunication links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F41C3D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circuit is temporarily established between the caller and called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F41C3D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transition 1 Kbyte information in one second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F41C3D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Exchanging resources and information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F41C3D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there is no correct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68.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 </w:t>
      </w:r>
    </w:p>
    <w:p w:rsidR="005C591D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Switched, dial-up telephone line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circuit is temporarily established between the caller and called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calling by LTE standard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calling by HSPDA standard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modems on computers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answers are not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69. </w:t>
      </w:r>
    </w:p>
    <w:p w:rsidR="005C591D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Dial-up phone links transmission rate: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56,000 bps (56 Kbps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);</w:t>
      </w:r>
    </w:p>
    <w:p w:rsidR="005C591D" w:rsidRDefault="005C591D" w:rsidP="00463ABE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256,000 bps (256 Kbps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);</w:t>
      </w:r>
    </w:p>
    <w:p w:rsidR="005C591D" w:rsidRDefault="005C591D" w:rsidP="00463ABE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128,000 bps (128 Kbps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);</w:t>
      </w:r>
    </w:p>
    <w:p w:rsidR="005C591D" w:rsidRDefault="005C591D" w:rsidP="00463ABE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56,000 Kbps (56 Mbps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);</w:t>
      </w:r>
    </w:p>
    <w:p w:rsidR="005C591D" w:rsidRPr="005818EC" w:rsidRDefault="005C591D" w:rsidP="00463ABE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56,000 Mbps (56 Gbps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);</w:t>
      </w:r>
    </w:p>
    <w:p w:rsidR="005C591D" w:rsidRPr="005818EC" w:rsidRDefault="005C591D" w:rsidP="00463ABE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70. </w:t>
      </w:r>
    </w:p>
    <w:p w:rsidR="005C591D" w:rsidRDefault="005C591D" w:rsidP="00463ABE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Broadband transmission rate: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F41C3D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Exceeding 256,000 bps (256 Kbps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);</w:t>
      </w:r>
    </w:p>
    <w:p w:rsidR="005C591D" w:rsidRDefault="005C591D" w:rsidP="00F41C3D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Exceeding 256,000 Kbps (256 Mbps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);</w:t>
      </w:r>
    </w:p>
    <w:p w:rsidR="005C591D" w:rsidRDefault="005C591D" w:rsidP="00F41C3D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Exceeding 128,000 bps (128 Kbps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);</w:t>
      </w:r>
    </w:p>
    <w:p w:rsidR="005C591D" w:rsidRDefault="005C591D" w:rsidP="00F41C3D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Exceeding 56,000 Kbps (56 Mbps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);</w:t>
      </w:r>
    </w:p>
    <w:p w:rsidR="005C591D" w:rsidRPr="005818EC" w:rsidRDefault="005C591D" w:rsidP="00F41C3D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Exceeding 56,000 Mbps (56 Gbps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);</w:t>
      </w:r>
    </w:p>
    <w:p w:rsidR="005C591D" w:rsidRPr="005818EC" w:rsidRDefault="005C591D" w:rsidP="00463AB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71. 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What does mean Kbps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5C591D" w:rsidRDefault="005C591D" w:rsidP="00F41C3D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transition 1 Kb information in one second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F41C3D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transition 1 Mb information in one second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F41C3D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it is transition </w:t>
      </w:r>
      <w:smartTag w:uri="urn:schemas-microsoft-com:office:smarttags" w:element="metricconverter">
        <w:smartTagPr>
          <w:attr w:name="ProductID" w:val="1 Kg"/>
        </w:smartTagPr>
        <w:r w:rsidRPr="005818EC">
          <w:rPr>
            <w:rFonts w:ascii="Palatino Linotype" w:hAnsi="Palatino Linotype"/>
            <w:color w:val="000000"/>
            <w:sz w:val="24"/>
            <w:szCs w:val="24"/>
            <w:lang w:val="en-US"/>
          </w:rPr>
          <w:t>1 Kg</w:t>
        </w:r>
      </w:smartTag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 information in one second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F41C3D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transition 1 KHz information in one second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F41C3D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transition 1 Kw information in one second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72.</w:t>
      </w:r>
      <w:r w:rsidRPr="005818EC">
        <w:rPr>
          <w:rFonts w:ascii="Palatino Linotype" w:hAnsi="Palatino Linotype"/>
          <w:color w:val="000000"/>
          <w:lang w:val="en-US"/>
        </w:rPr>
        <w:t xml:space="preserve"> 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Options for broadband communications in home use: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EC4185">
      <w:pPr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Digital subscriber line (DSL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, Cable modem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EC4185">
      <w:pPr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only wireless roughers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EC4185">
      <w:pPr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wireless connection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EC4185">
      <w:pPr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Ethernet connection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EC4185">
      <w:pPr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73. </w:t>
      </w:r>
    </w:p>
    <w:p w:rsidR="005C591D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Options for broadband communications in commercial and office environment: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Ethernet, fast Ethernet, gigabit Ethernet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slow Ethernet; extra Ethernet; mega fast Ethernet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modem lines, wireless and cable connection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Bluetooth connection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don’t know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74.</w:t>
      </w:r>
    </w:p>
    <w:p w:rsidR="005C591D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Speed of Dial – up phone line: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56 Kbps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128 Kbps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32 Kbps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64 Kbps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96 Kbps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75. </w:t>
      </w:r>
    </w:p>
    <w:p w:rsidR="005C591D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Speed of DSL, cable modem: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2 Mbps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 Mbps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128 Kbps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10 Mbps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 Gbps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76. </w:t>
      </w:r>
    </w:p>
    <w:p w:rsidR="005C591D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Speed of Ethernet: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10 Mbps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 Mbps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5 Mbps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100 Mbps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1000 Mbps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77.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 </w:t>
      </w:r>
    </w:p>
    <w:p w:rsidR="005C591D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Speed of fast Ethernet: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100 Mbps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50 Mbps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10 Mbps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1000 Mbps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 Gbps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78. </w:t>
      </w:r>
    </w:p>
    <w:p w:rsidR="005C591D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Speed of gigabit Ethernet: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 Gbps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5 Gbps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10 Gbps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1500 Mbps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don’t know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79. </w:t>
      </w:r>
    </w:p>
    <w:p w:rsidR="005C591D" w:rsidRDefault="005C591D" w:rsidP="00463ABE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Wireless data communication gives us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Using radio, microwave, and infrared signals, enables “mobile computing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Bluetooth connection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to use internet on mobile telephones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watching video in internet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80.</w:t>
      </w:r>
      <w:r w:rsidRPr="005818EC">
        <w:rPr>
          <w:rFonts w:ascii="Palatino Linotype" w:hAnsi="Palatino Linotype"/>
          <w:color w:val="000000"/>
          <w:lang w:val="en-US"/>
        </w:rPr>
        <w:t xml:space="preserve"> 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Types of wireless data communication: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Wireless local access network, Wireless wide-area access network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Using radio, microwave, and infrared signals, enables “mobile computing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Connecting hardware devices that are in close proximity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LAN, VAN, WLAN, WAN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no correct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81.</w:t>
      </w:r>
      <w:r w:rsidRPr="005818EC">
        <w:rPr>
          <w:rFonts w:ascii="Palatino Linotype" w:hAnsi="Palatino Linotype"/>
          <w:color w:val="000000"/>
          <w:lang w:val="en-US"/>
        </w:rPr>
        <w:t xml:space="preserve"> 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Local area network (LAN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Connects hardware devices that are in close proximity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Wireless local access network, Wireless wide-area access network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connect mobile telephones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remote data in certain distance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answers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82. </w:t>
      </w:r>
    </w:p>
    <w:p w:rsidR="005C591D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Common wired LAN topologies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Bus, Ring, Star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auto, ring, bus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ring, star, space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bus, van, lorry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mix of LANs and WANs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83.</w:t>
      </w:r>
      <w:r w:rsidRPr="005818EC">
        <w:rPr>
          <w:rFonts w:ascii="Palatino Linotype" w:hAnsi="Palatino Linotype"/>
          <w:color w:val="000000"/>
          <w:lang w:val="en-US"/>
        </w:rPr>
        <w:t xml:space="preserve"> </w:t>
      </w:r>
    </w:p>
    <w:p w:rsidR="005C591D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Ways to construct an Ethernet LAN: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2C20A1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Shared cable, Hubs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2C20A1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Hubs, LAN, van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2C20A1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nodes, LANs, WANs, bridges, routers, and multiple levels of ISPs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2C20A1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mix of LANs and WANs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2C20A1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mix of LANs and WANs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84.</w:t>
      </w:r>
      <w:r w:rsidRPr="005818EC">
        <w:rPr>
          <w:rFonts w:ascii="Palatino Linotype" w:hAnsi="Palatino Linotype"/>
          <w:color w:val="000000"/>
          <w:lang w:val="en-US"/>
        </w:rPr>
        <w:t xml:space="preserve"> </w:t>
      </w:r>
    </w:p>
    <w:p w:rsidR="005C591D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Wide area networks (WANs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Connect devices that are across town, across the country, or across the ocean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Connect devices that are across republic, world and planets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Connect devices that are across home, across office and organization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Connect devices that are across village and countryside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answers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85. </w:t>
      </w:r>
    </w:p>
    <w:p w:rsidR="005C591D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 the WAN network, users must: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purchase telecommunications services from an external provider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purchase telecommunications services from an internal provider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purchase telecommunications services from Tajik provider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Provides a pathway from a specific network to other networks, or from an individual’s computer to other networks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answers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86.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 </w:t>
      </w:r>
    </w:p>
    <w:p w:rsidR="005C591D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real-world networks, including the Internet, are: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mix of LANs and WANs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purchasing telecommunications services from an internal provider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purchasing telecommunications services from Tajik provider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Provides a pathway from a specific network to other networks, or from an individual’s computer to other networks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answers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87.</w:t>
      </w:r>
    </w:p>
    <w:p w:rsidR="005C591D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Internet Service Provider (ISP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331EAC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Provides a pathway from a specific network to other networks, or from an individual’s computer to other networks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331EAC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purchasing telecommunications services from an internal provider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331EAC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purchasing telecommunications services from Tajik provider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331EAC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Provides a pathway from a specific network to other networks, or from an individual’s computer to other networks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331EAC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answers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88.</w:t>
      </w:r>
    </w:p>
    <w:p w:rsidR="005C591D" w:rsidRDefault="005C591D" w:rsidP="00463ABE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Internet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huge interconnected “network of networks”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mix of LANs and WANs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Electronic mail, Bulletin boards, News groups, Chat rooms, Resource sharing,</w:t>
      </w:r>
      <w:r w:rsidRPr="005818EC">
        <w:rPr>
          <w:rFonts w:ascii="Palatino Linotype" w:hAnsi="Palatino Linotype"/>
          <w:color w:val="000000"/>
          <w:lang w:val="en-US"/>
        </w:rPr>
        <w:t xml:space="preserve">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Electronic commerce,</w:t>
      </w:r>
      <w:r w:rsidRPr="005818EC">
        <w:rPr>
          <w:rFonts w:ascii="Palatino Linotype" w:hAnsi="Palatino Linotype"/>
          <w:color w:val="000000"/>
          <w:lang w:val="en-US"/>
        </w:rPr>
        <w:t xml:space="preserve">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Information sharing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don’t know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am not sure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89.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Internet is include: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nodes, LANs, WANs, bridges, routers, and multiple levels of ISPs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4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9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don’t know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am not sure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90.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protocol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1D6F0C">
      <w:pPr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mutually agreed upon set of rules, conventions, and agreements for the efficient and orderly exchange of information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1D6F0C">
      <w:pPr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rules to connect computer and devices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1D6F0C">
      <w:pPr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standards of sharing information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1D6F0C">
      <w:pPr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don’t know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1D6F0C">
      <w:pPr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am not sure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91. </w:t>
      </w:r>
    </w:p>
    <w:p w:rsidR="005C591D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How many levels have TCP/IP Hierarchy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5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4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9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don’t know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am not sure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92.</w:t>
      </w:r>
      <w:r w:rsidRPr="005818EC">
        <w:rPr>
          <w:rFonts w:ascii="Palatino Linotype" w:hAnsi="Palatino Linotype"/>
          <w:color w:val="000000"/>
          <w:lang w:val="en-US"/>
        </w:rPr>
        <w:t xml:space="preserve"> </w:t>
      </w:r>
    </w:p>
    <w:p w:rsidR="005C591D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TCP – is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Transport Control Protocol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Transfer Certified Protocol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Transfer Control Protocol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don’t know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am not sure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93.</w:t>
      </w:r>
      <w:r w:rsidRPr="005818EC">
        <w:rPr>
          <w:rFonts w:ascii="Palatino Linotype" w:hAnsi="Palatino Linotype"/>
          <w:color w:val="000000"/>
          <w:lang w:val="en-US"/>
        </w:rPr>
        <w:t xml:space="preserve"> </w:t>
      </w:r>
    </w:p>
    <w:p w:rsidR="005C591D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HTTP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hypertext transfer protocol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hypertext transport protocol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rules to connect computer and devices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don’t know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am not sure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94. </w:t>
      </w:r>
    </w:p>
    <w:p w:rsidR="005C591D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SMTP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simple mail transfer protocol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smiles transfer protocol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standard of mail transfer protocol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standard of multimedia transfer protocol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95. </w:t>
      </w:r>
    </w:p>
    <w:p w:rsidR="005C591D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Uniform Resource Locator (URL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F32CD2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symbolic string that identifies a Web page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F32CD2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symbolic string that not identifies a Web page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F32CD2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an address of Web pages in Internet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F32CD2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protocol://host address/page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F32CD2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there is no correct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96. </w:t>
      </w:r>
    </w:p>
    <w:p w:rsidR="005C591D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Form of URL: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protocol://host address/page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protocol:\\host address\page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http://host address/host name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hyperlink r:id="rId4" w:history="1">
        <w:r w:rsidRPr="005818EC">
          <w:rPr>
            <w:rStyle w:val="Hyperlink"/>
            <w:rFonts w:ascii="Palatino Linotype" w:hAnsi="Palatino Linotype"/>
            <w:color w:val="000000"/>
            <w:sz w:val="24"/>
            <w:szCs w:val="24"/>
            <w:lang w:val="en-US"/>
          </w:rPr>
          <w:t>http://host</w:t>
        </w:r>
      </w:hyperlink>
      <w:r w:rsidRPr="005818EC">
        <w:rPr>
          <w:rFonts w:ascii="Palatino Linotype" w:hAnsi="Palatino Linotype"/>
          <w:color w:val="000000"/>
          <w:sz w:val="24"/>
          <w:szCs w:val="24"/>
          <w:u w:val="single"/>
          <w:lang w:val="en-US"/>
        </w:rPr>
        <w:t xml:space="preserve"> name of page</w:t>
      </w:r>
      <w:r>
        <w:rPr>
          <w:rFonts w:ascii="Palatino Linotype" w:hAnsi="Palatino Linotype"/>
          <w:color w:val="000000"/>
          <w:sz w:val="24"/>
          <w:szCs w:val="24"/>
          <w:u w:val="single"/>
          <w:lang w:val="en-US"/>
        </w:rPr>
        <w:t>;</w:t>
      </w:r>
    </w:p>
    <w:p w:rsidR="005C591D" w:rsidRPr="005818EC" w:rsidRDefault="005C591D" w:rsidP="00463ABE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don’t know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97. </w:t>
      </w:r>
    </w:p>
    <w:p w:rsidR="005C591D" w:rsidRDefault="005C591D" w:rsidP="00463ABE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Services offered by computer networks: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Electronic mail, Bulletin boards, News groups, Chat rooms, Resource sharing,</w:t>
      </w:r>
      <w:r w:rsidRPr="005818EC">
        <w:rPr>
          <w:rFonts w:ascii="Palatino Linotype" w:hAnsi="Palatino Linotype"/>
          <w:color w:val="000000"/>
          <w:lang w:val="en-US"/>
        </w:rPr>
        <w:t xml:space="preserve">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Electronic commerce,</w:t>
      </w:r>
      <w:r w:rsidRPr="005818EC">
        <w:rPr>
          <w:rFonts w:ascii="Palatino Linotype" w:hAnsi="Palatino Linotype"/>
          <w:color w:val="000000"/>
          <w:lang w:val="en-US"/>
        </w:rPr>
        <w:t xml:space="preserve">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Information sharing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google, youtube, Facebook, yandex, bing an others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information – searching systems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Viber, Wechat, </w:t>
      </w:r>
      <w:smartTag w:uri="urn:schemas-microsoft-com:office:smarttags" w:element="place">
        <w:smartTag w:uri="urn:schemas-microsoft-com:office:smarttags" w:element="City">
          <w:r w:rsidRPr="005818EC">
            <w:rPr>
              <w:rFonts w:ascii="Palatino Linotype" w:hAnsi="Palatino Linotype"/>
              <w:color w:val="000000"/>
              <w:sz w:val="24"/>
              <w:szCs w:val="24"/>
              <w:lang w:val="en-US"/>
            </w:rPr>
            <w:t>IMO</w:t>
          </w:r>
        </w:smartTag>
        <w:r w:rsidRPr="005818EC">
          <w:rPr>
            <w:rFonts w:ascii="Palatino Linotype" w:hAnsi="Palatino Linotype"/>
            <w:color w:val="000000"/>
            <w:sz w:val="24"/>
            <w:szCs w:val="24"/>
            <w:lang w:val="en-US"/>
          </w:rPr>
          <w:t xml:space="preserve">, </w:t>
        </w:r>
        <w:smartTag w:uri="urn:schemas-microsoft-com:office:smarttags" w:element="State">
          <w:r w:rsidRPr="005818EC">
            <w:rPr>
              <w:rFonts w:ascii="Palatino Linotype" w:hAnsi="Palatino Linotype"/>
              <w:color w:val="000000"/>
              <w:sz w:val="24"/>
              <w:szCs w:val="24"/>
              <w:lang w:val="en-US"/>
            </w:rPr>
            <w:t>OK</w:t>
          </w:r>
        </w:smartTag>
      </w:smartTag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, youtube, chrome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am not sure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98. 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World Wide Web designed and built by: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Tim Berners-Lee in 1991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Steve Jobs in 1975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Bill Gates in 1985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John Fen Newman in 1954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Sergey Breen and Larry Page in 1990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99.</w:t>
      </w:r>
      <w:r w:rsidRPr="005818EC">
        <w:rPr>
          <w:rFonts w:ascii="Palatino Linotype" w:hAnsi="Palatino Linotype"/>
          <w:color w:val="000000"/>
          <w:lang w:val="en-US"/>
        </w:rPr>
        <w:t xml:space="preserve"> </w:t>
      </w:r>
    </w:p>
    <w:p w:rsidR="005C591D" w:rsidRDefault="005C591D" w:rsidP="00463AB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Hypertext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C37268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collection of documents interconnected by pointers called links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C37268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an information system based on the concept of hypertext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C37268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Google, Yahoo, Yandex and others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C37268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collection of documents interconnected by pointers called links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C37268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symbolic string that identifies a Web page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100. </w:t>
      </w:r>
    </w:p>
    <w:p w:rsidR="005C591D" w:rsidRDefault="005C591D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World Wide Web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an information system based on the concept of hypertext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Internet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Google, Yahoo, Yandex and others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collection of documents interconnected by pointers called links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symbolic string that identifies a Web page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101.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 </w:t>
      </w:r>
    </w:p>
    <w:p w:rsidR="005C591D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Technology processing of speech includes: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including its recognition and synthesis of the speech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including its recognition and synthesis of the text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including its recognition and synthesis of the images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including its recognition and synthesis of the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don’t know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102. </w:t>
      </w:r>
    </w:p>
    <w:p w:rsidR="005C591D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electronic office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based on data processing, tables, texts, images, schedules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computers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computer networks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on digital information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answers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103. </w:t>
      </w:r>
    </w:p>
    <w:p w:rsidR="005C591D" w:rsidRDefault="005C591D" w:rsidP="004C7904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concept of "</w:t>
      </w:r>
      <w:r w:rsidRPr="005818EC">
        <w:rPr>
          <w:rFonts w:ascii="Palatino Linotype" w:hAnsi="Palatino Linotype"/>
          <w:iCs/>
          <w:color w:val="000000"/>
          <w:sz w:val="24"/>
          <w:szCs w:val="24"/>
          <w:lang w:val="en-US"/>
        </w:rPr>
        <w:t>new information technology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" assumes: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use of personal computers and computer networks, presence of communication means, presence of dialogue (interactive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work with the computer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based on data processing, tables, texts, images, schedules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assumes databanks and databases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assumes computer programs like Word, Excel and power point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104. 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Internet technologies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Among popular services any granting of documents, distribution of programs, texts, books, news service, e-mail and many other things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not among popular services any granting of documents, distribution of programs, texts, books, news service, e-mail and many other things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revealing and an establishment of interaction of set of objects, used at creation of computer systems at a design stage and programming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assumes computer programs like Word, Excel and power point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105. 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Systems of artificial intelligence realized by: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neural networks, genetic algorithms, etc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computer networks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on space technologies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on mankind knowledge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programming and human language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106. </w:t>
      </w:r>
    </w:p>
    <w:p w:rsidR="005C591D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Object-oriented technology based on: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revealing and an establishment of interaction of set of objects, used at creation of computer systems at a design stage and programming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not among popular services any granting of documents, distribution of programs, texts, books, news service, e-mail and many other things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revealing and an establishment of interaction of set of objects, used at creation of computer systems at a design stage and programming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assumes computer programs like Word, Excel and power point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107. </w:t>
      </w:r>
    </w:p>
    <w:p w:rsidR="005C591D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Tajik market of technologies focused on: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exclusively on means of foreign manufacture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exclusively on means of national manufacture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exclusively on means of Russian manufacture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not focused of any technologies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no correct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108. </w:t>
      </w:r>
    </w:p>
    <w:p w:rsidR="005C591D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electronic commerce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reception of profit on economic activities conducting on granting of new kinds of electronic services, sales of computer technics and the software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business on traditional market by computer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business on foreign countries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cheating of people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answers are incorrect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109. </w:t>
      </w:r>
    </w:p>
    <w:p w:rsidR="005C591D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electronic commerce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carrying out of operations with partners and clients, and also various payments and calculations with use of new information environments and any electronic networks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business on traditional market by computer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business on foreign countries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cheating of people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answers are incorrect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110.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 </w:t>
      </w:r>
    </w:p>
    <w:p w:rsidR="005C591D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electronic commerce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any transaction made through a computer network in which result the property right or the right of use of the material goods or service have been transferred from one person to another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business on traditional market by computer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business on foreign countries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cheating of people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answers are incorrect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111. </w:t>
      </w:r>
    </w:p>
    <w:p w:rsidR="005C591D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Auctions, financial, bank services, tourist, and medical, insurance, paid information services, on-line payment of invoices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kind of actions in electronic commerce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kind of actions in traditional commerce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kind of actions in foreign countries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the kind of actions in </w:t>
      </w:r>
      <w:smartTag w:uri="urn:schemas-microsoft-com:office:smarttags" w:element="place">
        <w:smartTag w:uri="urn:schemas-microsoft-com:office:smarttags" w:element="country-region">
          <w:r w:rsidRPr="005818EC">
            <w:rPr>
              <w:rFonts w:ascii="Palatino Linotype" w:hAnsi="Palatino Linotype"/>
              <w:color w:val="000000"/>
              <w:sz w:val="24"/>
              <w:szCs w:val="24"/>
              <w:lang w:val="en-US"/>
            </w:rPr>
            <w:t>Tajikistan</w:t>
          </w:r>
        </w:smartTag>
      </w:smartTag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kind of actions in space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112. </w:t>
      </w:r>
    </w:p>
    <w:p w:rsidR="005C591D" w:rsidRDefault="005C591D" w:rsidP="004C7904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Web auctions build on: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1999 year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2000 year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2001 year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2010 year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2015 year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113.</w:t>
      </w:r>
      <w:r w:rsidRPr="005818EC">
        <w:rPr>
          <w:rFonts w:ascii="Palatino Linotype" w:hAnsi="Palatino Linotype"/>
          <w:bCs/>
          <w:color w:val="000000"/>
          <w:sz w:val="24"/>
          <w:szCs w:val="24"/>
          <w:lang w:val="en-US"/>
        </w:rPr>
        <w:t xml:space="preserve"> 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bCs/>
          <w:color w:val="000000"/>
          <w:sz w:val="24"/>
          <w:szCs w:val="24"/>
          <w:lang w:val="en-US"/>
        </w:rPr>
        <w:t>B2B, B2C, C2C, C2B –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models of electronic business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models of traditional business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models of electronic government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models of organizations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no correct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114. 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B2B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bCs/>
          <w:color w:val="000000"/>
          <w:sz w:val="24"/>
          <w:szCs w:val="24"/>
          <w:lang w:val="en-US"/>
        </w:rPr>
        <w:t>is a business - model of interaction of the companies among themselves by means of computer networks</w:t>
      </w:r>
      <w:r>
        <w:rPr>
          <w:rFonts w:ascii="Palatino Linotype" w:hAnsi="Palatino Linotype"/>
          <w:bCs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bCs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b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Model of sale of the goods and services of one consumer to other consumers, i.e. interaction of consumers with consumers in a network the Internet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Computers connected together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Set of independent computer systems connected by telecommunication links; the models of electronic business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no correct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115. </w:t>
      </w:r>
    </w:p>
    <w:p w:rsidR="005C591D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C2C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Model of sale of the goods and services of one consumer to other consumers, i.e. interaction of consumers with consumers in a network the Internet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bCs/>
          <w:color w:val="000000"/>
          <w:sz w:val="24"/>
          <w:szCs w:val="24"/>
          <w:lang w:val="en-US"/>
        </w:rPr>
        <w:t>is a business - model of interaction of the companies among themselves by means of computer networks</w:t>
      </w:r>
      <w:r>
        <w:rPr>
          <w:rFonts w:ascii="Palatino Linotype" w:hAnsi="Palatino Linotype"/>
          <w:bCs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Computers connected together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Set of independent computer systems connected by telecommunication links; the models of electronic business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no correct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116.</w:t>
      </w:r>
      <w:r w:rsidRPr="005818EC">
        <w:rPr>
          <w:rFonts w:ascii="Palatino Linotype" w:hAnsi="Palatino Linotype"/>
          <w:color w:val="000000"/>
          <w:lang w:val="en-US"/>
        </w:rPr>
        <w:t xml:space="preserve"> </w:t>
      </w:r>
    </w:p>
    <w:p w:rsidR="005C591D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Computer network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Computers connected together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computers not connected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computer connected to internet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Exchanging resources and information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Exchanging resources and information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117.</w:t>
      </w:r>
      <w:r w:rsidRPr="005818EC">
        <w:rPr>
          <w:rFonts w:ascii="Palatino Linotype" w:hAnsi="Palatino Linotype"/>
          <w:color w:val="000000"/>
          <w:lang w:val="en-US"/>
        </w:rPr>
        <w:t xml:space="preserve"> </w:t>
      </w:r>
    </w:p>
    <w:p w:rsidR="005C591D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Purpose of computer network: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Exchanging resources and information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Exchanging multimedia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Exchanging documents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sharing audio and video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getting better the life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118. </w:t>
      </w:r>
    </w:p>
    <w:p w:rsidR="005C591D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Computer network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Set of independent computer systems connected by telecommunication links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circuit is temporarily established between the caller and called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transition 1 Kbyte information in one second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Exchanging resources and information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there is no correct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119.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 </w:t>
      </w:r>
    </w:p>
    <w:p w:rsidR="005C591D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Switched, dial-up telephone line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circuit is temporarily established between the caller and called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calling by LTE standard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calling by HSPDA standard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modems on computers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answers are not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120. </w:t>
      </w:r>
    </w:p>
    <w:p w:rsidR="005C591D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Dial-up phone links transmission rate: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56,000 bps (56 Kbps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);</w:t>
      </w:r>
    </w:p>
    <w:p w:rsidR="005C591D" w:rsidRDefault="005C591D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256,000 bps (256 Kbps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);</w:t>
      </w:r>
    </w:p>
    <w:p w:rsidR="005C591D" w:rsidRDefault="005C591D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128,000 bps (128 Kbps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);</w:t>
      </w:r>
    </w:p>
    <w:p w:rsidR="005C591D" w:rsidRDefault="005C591D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56,000 Kbps (56 Mbps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);</w:t>
      </w:r>
    </w:p>
    <w:p w:rsidR="005C591D" w:rsidRPr="005818EC" w:rsidRDefault="005C591D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56,000 Mbps (56 Gbps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);</w:t>
      </w:r>
    </w:p>
    <w:p w:rsidR="005C591D" w:rsidRPr="005818EC" w:rsidRDefault="005C591D" w:rsidP="004C7904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121. </w:t>
      </w:r>
    </w:p>
    <w:p w:rsidR="005C591D" w:rsidRDefault="005C591D" w:rsidP="004C7904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Broadband transmission rate: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Exceeding 256,000 bps (256 Kbps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);</w:t>
      </w:r>
    </w:p>
    <w:p w:rsidR="005C591D" w:rsidRDefault="005C591D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Exceeding 256,000 Kbps (256 Mbps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);</w:t>
      </w:r>
    </w:p>
    <w:p w:rsidR="005C591D" w:rsidRDefault="005C591D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Exceeding 128,000 bps (128 Kbps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);</w:t>
      </w:r>
    </w:p>
    <w:p w:rsidR="005C591D" w:rsidRDefault="005C591D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Exceeding 56,000 Kbps (56 Mbps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);</w:t>
      </w:r>
    </w:p>
    <w:p w:rsidR="005C591D" w:rsidRPr="005818EC" w:rsidRDefault="005C591D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Exceeding 56,000 Mbps (56 Gbps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);</w:t>
      </w:r>
    </w:p>
    <w:p w:rsidR="005C591D" w:rsidRPr="005818EC" w:rsidRDefault="005C591D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122. 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What does mean Kbps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transition 1 Kb information in one second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transition 1 Mb information in one second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it is transition </w:t>
      </w:r>
      <w:smartTag w:uri="urn:schemas-microsoft-com:office:smarttags" w:element="metricconverter">
        <w:smartTagPr>
          <w:attr w:name="ProductID" w:val="1 Kg"/>
        </w:smartTagPr>
        <w:r w:rsidRPr="005818EC">
          <w:rPr>
            <w:rFonts w:ascii="Palatino Linotype" w:hAnsi="Palatino Linotype"/>
            <w:color w:val="000000"/>
            <w:sz w:val="24"/>
            <w:szCs w:val="24"/>
            <w:lang w:val="en-US"/>
          </w:rPr>
          <w:t>1 Kg</w:t>
        </w:r>
      </w:smartTag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 information in one second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transition 1 KHz information in one second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transition 1 Kw information in one second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123.</w:t>
      </w:r>
      <w:r w:rsidRPr="005818EC">
        <w:rPr>
          <w:rFonts w:ascii="Palatino Linotype" w:hAnsi="Palatino Linotype"/>
          <w:color w:val="000000"/>
          <w:lang w:val="en-US"/>
        </w:rPr>
        <w:t xml:space="preserve"> 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Options for broadband communications in home use: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Digital subscriber line (DSL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, Cable modem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only wireless roughers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wireless connection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Ethernet connection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124. </w:t>
      </w:r>
    </w:p>
    <w:p w:rsidR="005C591D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Options for broadband communications in commercial and office environment: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Ethernet, fast Ethernet, gigabit Ethernet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slow Ethernet; extra Ethernet; mega fast Ethernet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modem lines, wireless and cable connection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Bluetooth connection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don’t know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125.</w:t>
      </w:r>
    </w:p>
    <w:p w:rsidR="005C591D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Speed of Dial – up phone line: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56 Kbps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128 Kbps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32 Kbps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64 Kbps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96 Kbps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126. </w:t>
      </w:r>
    </w:p>
    <w:p w:rsidR="005C591D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Speed of DSL, cable modem: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2 Mbps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 Mbps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128 Kbps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10 Mbps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 Gbps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127. </w:t>
      </w:r>
    </w:p>
    <w:p w:rsidR="005C591D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Speed of Ethernet: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10 Mbps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 Mbps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5 Mbps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100 Mbps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1000 Mbps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128.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 </w:t>
      </w:r>
    </w:p>
    <w:p w:rsidR="005C591D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Speed of fast Ethernet: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100 Mbps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50 Mbps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10 Mbps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1000 Mbps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 Gbps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129. </w:t>
      </w:r>
    </w:p>
    <w:p w:rsidR="005C591D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Speed of gigabit Ethernet: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 Gbps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5 Gbps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10 Gbps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1500 Mbps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don’t know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130. </w:t>
      </w:r>
    </w:p>
    <w:p w:rsidR="005C591D" w:rsidRDefault="005C591D" w:rsidP="004C7904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Wireless data communication gives us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Using radio, microwave, and infrared signals, enables “mobile computing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Bluetooth connection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to use internet on mobile telephones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watching video in internet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131.</w:t>
      </w:r>
      <w:r w:rsidRPr="005818EC">
        <w:rPr>
          <w:rFonts w:ascii="Palatino Linotype" w:hAnsi="Palatino Linotype"/>
          <w:color w:val="000000"/>
          <w:lang w:val="en-US"/>
        </w:rPr>
        <w:t xml:space="preserve"> 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Types of wireless data communication: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Wireless local access network, Wireless wide-area access network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Using radio, microwave, and infrared signals, enables “mobile computing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Connecting hardware devices that are in close proximity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LAN, VAN, WLAN, WAN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no correct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132.</w:t>
      </w:r>
      <w:r w:rsidRPr="005818EC">
        <w:rPr>
          <w:rFonts w:ascii="Palatino Linotype" w:hAnsi="Palatino Linotype"/>
          <w:color w:val="000000"/>
          <w:lang w:val="en-US"/>
        </w:rPr>
        <w:t xml:space="preserve"> 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Local area network (LAN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Connects hardware devices that are in close proximity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Wireless local access network, Wireless wide-area access network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connect mobile telephones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remote data in certain distance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answers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133. </w:t>
      </w:r>
    </w:p>
    <w:p w:rsidR="005C591D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Common wired LAN topologies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Bus, Ring, Star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auto, ring, bus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ring, star, space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bus, van, lorry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mix of LANs and WANs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134.</w:t>
      </w:r>
      <w:r w:rsidRPr="005818EC">
        <w:rPr>
          <w:rFonts w:ascii="Palatino Linotype" w:hAnsi="Palatino Linotype"/>
          <w:color w:val="000000"/>
          <w:lang w:val="en-US"/>
        </w:rPr>
        <w:t xml:space="preserve"> </w:t>
      </w:r>
    </w:p>
    <w:p w:rsidR="005C591D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Ways to construct an Ethernet LAN: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Shared cable, Hubs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Hubs, LAN, van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nodes, LANs, WANs, bridges, routers, and multiple levels of ISPs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mix of LANs and WANs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mix of LANs and WANs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135.</w:t>
      </w:r>
      <w:r w:rsidRPr="005818EC">
        <w:rPr>
          <w:rFonts w:ascii="Palatino Linotype" w:hAnsi="Palatino Linotype"/>
          <w:color w:val="000000"/>
          <w:lang w:val="en-US"/>
        </w:rPr>
        <w:t xml:space="preserve"> </w:t>
      </w:r>
    </w:p>
    <w:p w:rsidR="005C591D" w:rsidRDefault="005C591D" w:rsidP="008C2200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Wide area networks (WANs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8C2200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Connect devices that are across town, across the country, or across the ocean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8C2200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Connect devices that are across republic, world and planets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8C2200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Connect devices that are across home, across office and organization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8C2200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Connect devices that are across village and countryside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8C2200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answers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136. </w:t>
      </w:r>
    </w:p>
    <w:p w:rsidR="005C591D" w:rsidRDefault="005C591D" w:rsidP="008C2200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 the WAN network, users must: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8C2200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purchase telecommunications services from an external provider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8C2200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purchase telecommunications services from an internal provider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8C2200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purchase telecommunications services from Tajik provider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8C2200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Provides a pathway from a specific network to other networks, or from an individual’s computer to other networks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8C2200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answers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137.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 </w:t>
      </w:r>
    </w:p>
    <w:p w:rsidR="005C591D" w:rsidRDefault="005C591D" w:rsidP="008C2200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real-world networks, including the Internet, are: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8C2200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mix of LANs and WANs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8C2200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purchasing telecommunications services from an internal provider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8C2200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purchasing telecommunications services from Tajik provider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8C2200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Provides a pathway from a specific network to other networks, or from an individual’s computer to other networks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8C2200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answers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138.</w:t>
      </w:r>
    </w:p>
    <w:p w:rsidR="005C591D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Internet Service Provider (ISP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Provides a pathway from a specific network to other networks, or from an individual’s computer to other networks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purchasing telecommunications services from an internal provider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purchasing telecommunications services from Tajik provider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Provides a pathway from a specific network to other networks, or from an individual’s computer to other networks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answers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139.</w:t>
      </w:r>
    </w:p>
    <w:p w:rsidR="005C591D" w:rsidRDefault="005C591D" w:rsidP="004C7904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Internet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huge interconnected “network of networks”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mix of LANs and WANs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Electronic mail, Bulletin boards, News groups, Chat rooms, Resource sharing,</w:t>
      </w:r>
      <w:r w:rsidRPr="005818EC">
        <w:rPr>
          <w:rFonts w:ascii="Palatino Linotype" w:hAnsi="Palatino Linotype"/>
          <w:color w:val="000000"/>
          <w:lang w:val="en-US"/>
        </w:rPr>
        <w:t xml:space="preserve">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Electronic commerce,</w:t>
      </w:r>
      <w:r w:rsidRPr="005818EC">
        <w:rPr>
          <w:rFonts w:ascii="Palatino Linotype" w:hAnsi="Palatino Linotype"/>
          <w:color w:val="000000"/>
          <w:lang w:val="en-US"/>
        </w:rPr>
        <w:t xml:space="preserve">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Information sharing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don’t know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am not sure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140.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Internet is include: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nodes, LANs, WANs, bridges, routers, and multiple levels of ISPs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Transfer Certified Protocol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Transfer Control Protocol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don’t know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am not sure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141.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protocol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mutually agreed upon set of rules, conventions, and agreements for the efficient and orderly exchange of information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rules to connect computer and devices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standards of sharing information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don’t know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am not sure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142. </w:t>
      </w:r>
    </w:p>
    <w:p w:rsidR="005C591D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How many levels have TCP/IP Hierarchy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5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4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9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don’t know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am not sure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143.</w:t>
      </w:r>
      <w:r w:rsidRPr="005818EC">
        <w:rPr>
          <w:rFonts w:ascii="Palatino Linotype" w:hAnsi="Palatino Linotype"/>
          <w:color w:val="000000"/>
          <w:lang w:val="en-US"/>
        </w:rPr>
        <w:t xml:space="preserve"> </w:t>
      </w:r>
    </w:p>
    <w:p w:rsidR="005C591D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TCP – is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Transport Control Protocol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Transfer Certified Protocol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Transfer Control Protocol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don’t know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am not sure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144.</w:t>
      </w:r>
      <w:r w:rsidRPr="005818EC">
        <w:rPr>
          <w:rFonts w:ascii="Palatino Linotype" w:hAnsi="Palatino Linotype"/>
          <w:color w:val="000000"/>
          <w:lang w:val="en-US"/>
        </w:rPr>
        <w:t xml:space="preserve"> </w:t>
      </w:r>
    </w:p>
    <w:p w:rsidR="005C591D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HTTP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hypertext transfer protocol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hypertext transport protocol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rules to connect computer and devices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don’t know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am not sure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145. </w:t>
      </w:r>
    </w:p>
    <w:p w:rsidR="005C591D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SMTP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simple mail transfer protocol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smiles transfer protocol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standard of mail transfer protocol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standard of multimedia transfer protocol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146. </w:t>
      </w:r>
    </w:p>
    <w:p w:rsidR="005C591D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Uniform Resource Locator (URL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symbolic string that identifies a Web page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symbolic string that not identifies a Web page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an address of Web pages in Internet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protocol://host address/page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there is no correct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147. </w:t>
      </w:r>
    </w:p>
    <w:p w:rsidR="005C591D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Form of URL: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protocol://host address/page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protocol:\\host address\page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http://host address/host name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hyperlink r:id="rId5" w:history="1">
        <w:r w:rsidRPr="005818EC">
          <w:rPr>
            <w:rStyle w:val="Hyperlink"/>
            <w:rFonts w:ascii="Palatino Linotype" w:hAnsi="Palatino Linotype"/>
            <w:color w:val="000000"/>
            <w:sz w:val="24"/>
            <w:szCs w:val="24"/>
            <w:lang w:val="en-US"/>
          </w:rPr>
          <w:t>http://host</w:t>
        </w:r>
      </w:hyperlink>
      <w:r w:rsidRPr="005818EC">
        <w:rPr>
          <w:rFonts w:ascii="Palatino Linotype" w:hAnsi="Palatino Linotype"/>
          <w:color w:val="000000"/>
          <w:sz w:val="24"/>
          <w:szCs w:val="24"/>
          <w:u w:val="single"/>
          <w:lang w:val="en-US"/>
        </w:rPr>
        <w:t xml:space="preserve"> name of page</w:t>
      </w:r>
      <w:r>
        <w:rPr>
          <w:rFonts w:ascii="Palatino Linotype" w:hAnsi="Palatino Linotype"/>
          <w:color w:val="000000"/>
          <w:sz w:val="24"/>
          <w:szCs w:val="24"/>
          <w:u w:val="single"/>
          <w:lang w:val="en-US"/>
        </w:rPr>
        <w:t>;</w:t>
      </w:r>
    </w:p>
    <w:p w:rsidR="005C591D" w:rsidRPr="005818EC" w:rsidRDefault="005C591D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don’t know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148. </w:t>
      </w:r>
    </w:p>
    <w:p w:rsidR="005C591D" w:rsidRDefault="005C591D" w:rsidP="004C7904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Services offered by computer networks: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Electronic mail, Bulletin boards, News groups, Chat rooms, Resource sharing,</w:t>
      </w:r>
      <w:r w:rsidRPr="005818EC">
        <w:rPr>
          <w:rFonts w:ascii="Palatino Linotype" w:hAnsi="Palatino Linotype"/>
          <w:color w:val="000000"/>
          <w:lang w:val="en-US"/>
        </w:rPr>
        <w:t xml:space="preserve">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Electronic commerce,</w:t>
      </w:r>
      <w:r w:rsidRPr="005818EC">
        <w:rPr>
          <w:rFonts w:ascii="Palatino Linotype" w:hAnsi="Palatino Linotype"/>
          <w:color w:val="000000"/>
          <w:lang w:val="en-US"/>
        </w:rPr>
        <w:t xml:space="preserve">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Information sharing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google, youtube, Facebook, yandex, bing an others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information – searching systems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Viber, Wechat, </w:t>
      </w:r>
      <w:smartTag w:uri="urn:schemas-microsoft-com:office:smarttags" w:element="place">
        <w:smartTag w:uri="urn:schemas-microsoft-com:office:smarttags" w:element="City">
          <w:r w:rsidRPr="005818EC">
            <w:rPr>
              <w:rFonts w:ascii="Palatino Linotype" w:hAnsi="Palatino Linotype"/>
              <w:color w:val="000000"/>
              <w:sz w:val="24"/>
              <w:szCs w:val="24"/>
              <w:lang w:val="en-US"/>
            </w:rPr>
            <w:t>IMO</w:t>
          </w:r>
        </w:smartTag>
        <w:r w:rsidRPr="005818EC">
          <w:rPr>
            <w:rFonts w:ascii="Palatino Linotype" w:hAnsi="Palatino Linotype"/>
            <w:color w:val="000000"/>
            <w:sz w:val="24"/>
            <w:szCs w:val="24"/>
            <w:lang w:val="en-US"/>
          </w:rPr>
          <w:t xml:space="preserve">, </w:t>
        </w:r>
        <w:smartTag w:uri="urn:schemas-microsoft-com:office:smarttags" w:element="State">
          <w:r w:rsidRPr="005818EC">
            <w:rPr>
              <w:rFonts w:ascii="Palatino Linotype" w:hAnsi="Palatino Linotype"/>
              <w:color w:val="000000"/>
              <w:sz w:val="24"/>
              <w:szCs w:val="24"/>
              <w:lang w:val="en-US"/>
            </w:rPr>
            <w:t>OK</w:t>
          </w:r>
        </w:smartTag>
      </w:smartTag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, youtube, chrome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am not sure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149. 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World Wide Web designed and built by: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Tim Berners-Lee in 1991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Steve Jobs in 1975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Bill Gates in 1985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John Fen Newman in 1954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Sergey Breen and Larry Page in 1990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150.</w:t>
      </w:r>
      <w:r w:rsidRPr="005818EC">
        <w:rPr>
          <w:rFonts w:ascii="Palatino Linotype" w:hAnsi="Palatino Linotype"/>
          <w:color w:val="000000"/>
          <w:lang w:val="en-US"/>
        </w:rPr>
        <w:t xml:space="preserve"> 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Hypertext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collection of documents interconnected by pointers called links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an information system based on the concept of hypertext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Google, Yahoo, Yandex and others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collection of documents interconnected by pointers called links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symbolic string that identifies a Web page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151. </w:t>
      </w:r>
    </w:p>
    <w:p w:rsidR="005C591D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World Wide Web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an information system based on the concept of hypertext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Internet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Google, Yahoo, Yandex and others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collection of documents interconnected by pointers called links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symbolic string that identifies a Web page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152. </w:t>
      </w:r>
    </w:p>
    <w:p w:rsidR="005C591D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What does have seen the beginning of 21 century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rapid change from the industrial economy to a networked economy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rapid change from the agricultural economy to administrative economy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Construction of Internet and WWW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Changing the way of business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153.</w:t>
      </w:r>
    </w:p>
    <w:p w:rsidR="005C591D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How is characterized the networked economy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networked economy characterized by rapidly changing market conditions and methods of commerce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networked economy characterized by rapidly changing internet conditions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networked economy characterized by rapidly changing methods of commerce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networked economy characterized by rapidly changing business conditions and methods of internet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there is no correct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154.</w:t>
      </w:r>
    </w:p>
    <w:p w:rsidR="005C591D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What will require the networked economy to modern organizations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requires that organizations improve their organizational productivity rather than personal productivity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requires that organizations improve their internet infrastructure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requires that organizations improve their staff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requires that organizations improve their knowledge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requires that organizations improve their finance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155. </w:t>
      </w:r>
    </w:p>
    <w:p w:rsidR="005C591D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 which parameters does depend the networked economy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networked economy based on computers, connectivity, and human knowledge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networked economy based on network business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networked economy based only on computers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networked economy based on mobile devices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networked economy based on market condition and state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156.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 </w:t>
      </w:r>
    </w:p>
    <w:p w:rsidR="005C591D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What does mean IT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set of methods, production and the software and hardware integrated in a technological chain, providing fee, storage, handling, a conclusion and distribution of the information for dropping </w:t>
      </w:r>
      <w:r w:rsidRPr="005818EC">
        <w:rPr>
          <w:rFonts w:ascii="Palatino Linotype" w:hAnsi="Palatino Linotype" w:cs="Arial"/>
          <w:color w:val="000000"/>
          <w:sz w:val="24"/>
          <w:szCs w:val="24"/>
          <w:lang w:val="en-US"/>
        </w:rPr>
        <w:t xml:space="preserve">complexity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of processes using information resources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computer, windows and hard disk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Data </w:t>
      </w:r>
      <w:r w:rsidRPr="005818EC">
        <w:rPr>
          <w:rFonts w:ascii="Times New Roman" w:hAnsi="Times New Roman"/>
          <w:color w:val="000000"/>
          <w:sz w:val="24"/>
          <w:szCs w:val="24"/>
          <w:lang w:val="en-US"/>
        </w:rPr>
        <w:t>→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 information technology </w:t>
      </w:r>
      <w:r w:rsidRPr="005818EC">
        <w:rPr>
          <w:rFonts w:ascii="Times New Roman" w:hAnsi="Times New Roman"/>
          <w:color w:val="000000"/>
          <w:sz w:val="24"/>
          <w:szCs w:val="24"/>
          <w:lang w:val="en-US"/>
        </w:rPr>
        <w:t>→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 an information product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set of methods, production and the software and hardware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computer and internet communications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157. </w:t>
      </w:r>
    </w:p>
    <w:p w:rsidR="005C591D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Show the technological chain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5C591D" w:rsidRDefault="005C591D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Data </w:t>
      </w:r>
      <w:r w:rsidRPr="005818EC">
        <w:rPr>
          <w:rFonts w:ascii="Times New Roman" w:hAnsi="Times New Roman"/>
          <w:color w:val="000000"/>
          <w:sz w:val="24"/>
          <w:szCs w:val="24"/>
          <w:lang w:val="en-US"/>
        </w:rPr>
        <w:t>→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 information technology </w:t>
      </w:r>
      <w:r w:rsidRPr="005818EC">
        <w:rPr>
          <w:rFonts w:ascii="Times New Roman" w:hAnsi="Times New Roman"/>
          <w:color w:val="000000"/>
          <w:sz w:val="24"/>
          <w:szCs w:val="24"/>
          <w:lang w:val="en-US"/>
        </w:rPr>
        <w:t>→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 an information product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information technology </w:t>
      </w:r>
      <w:r w:rsidRPr="005818EC">
        <w:rPr>
          <w:rFonts w:ascii="Times New Roman" w:hAnsi="Times New Roman"/>
          <w:color w:val="000000"/>
          <w:sz w:val="24"/>
          <w:szCs w:val="24"/>
          <w:lang w:val="en-US"/>
        </w:rPr>
        <w:t>→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 Data </w:t>
      </w:r>
      <w:r w:rsidRPr="005818EC">
        <w:rPr>
          <w:rFonts w:ascii="Times New Roman" w:hAnsi="Times New Roman"/>
          <w:color w:val="000000"/>
          <w:sz w:val="24"/>
          <w:szCs w:val="24"/>
          <w:lang w:val="en-US"/>
        </w:rPr>
        <w:t>→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 an information product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Data </w:t>
      </w:r>
      <w:r w:rsidRPr="005818EC">
        <w:rPr>
          <w:rFonts w:ascii="Times New Roman" w:hAnsi="Times New Roman"/>
          <w:color w:val="000000"/>
          <w:sz w:val="24"/>
          <w:szCs w:val="24"/>
          <w:lang w:val="en-US"/>
        </w:rPr>
        <w:t>→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 comuter </w:t>
      </w:r>
      <w:r w:rsidRPr="005818EC">
        <w:rPr>
          <w:rFonts w:ascii="Times New Roman" w:hAnsi="Times New Roman"/>
          <w:color w:val="000000"/>
          <w:sz w:val="24"/>
          <w:szCs w:val="24"/>
          <w:lang w:val="en-US"/>
        </w:rPr>
        <w:t>→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 an information product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set of methods, production and the software and hardware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computer and internet communications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158. </w:t>
      </w:r>
    </w:p>
    <w:p w:rsidR="005C591D" w:rsidRDefault="005C591D" w:rsidP="004C7904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How do you understand the term of information technology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5C591D" w:rsidRDefault="005C591D" w:rsidP="004C79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any technology with which help the information created, stored, used, processed and transmitted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information technology </w:t>
      </w:r>
      <w:r w:rsidRPr="005818EC">
        <w:rPr>
          <w:rFonts w:ascii="Times New Roman" w:hAnsi="Times New Roman"/>
          <w:color w:val="000000"/>
          <w:sz w:val="24"/>
          <w:szCs w:val="24"/>
          <w:lang w:val="en-US"/>
        </w:rPr>
        <w:t>→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 Data </w:t>
      </w:r>
      <w:r w:rsidRPr="005818EC">
        <w:rPr>
          <w:rFonts w:ascii="Times New Roman" w:hAnsi="Times New Roman"/>
          <w:color w:val="000000"/>
          <w:sz w:val="24"/>
          <w:szCs w:val="24"/>
          <w:lang w:val="en-US"/>
        </w:rPr>
        <w:t>→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 an information product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Data </w:t>
      </w:r>
      <w:r w:rsidRPr="005818EC">
        <w:rPr>
          <w:rFonts w:ascii="Times New Roman" w:hAnsi="Times New Roman"/>
          <w:color w:val="000000"/>
          <w:sz w:val="24"/>
          <w:szCs w:val="24"/>
          <w:lang w:val="en-US"/>
        </w:rPr>
        <w:t>→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 comuter </w:t>
      </w:r>
      <w:r w:rsidRPr="005818EC">
        <w:rPr>
          <w:rFonts w:ascii="Times New Roman" w:hAnsi="Times New Roman"/>
          <w:color w:val="000000"/>
          <w:sz w:val="24"/>
          <w:szCs w:val="24"/>
          <w:lang w:val="en-US"/>
        </w:rPr>
        <w:t>→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 an information product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set of methods, production and the software and hardware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computer and internet communications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159. 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What is the purpose of IT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production of the information for its analysis by the person and decision-making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information technology </w:t>
      </w:r>
      <w:r w:rsidRPr="005818EC">
        <w:rPr>
          <w:rFonts w:ascii="Times New Roman" w:hAnsi="Times New Roman"/>
          <w:color w:val="000000"/>
          <w:sz w:val="24"/>
          <w:szCs w:val="24"/>
          <w:lang w:val="en-US"/>
        </w:rPr>
        <w:t>→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 Data </w:t>
      </w:r>
      <w:r w:rsidRPr="005818EC">
        <w:rPr>
          <w:rFonts w:ascii="Times New Roman" w:hAnsi="Times New Roman"/>
          <w:color w:val="000000"/>
          <w:sz w:val="24"/>
          <w:szCs w:val="24"/>
          <w:lang w:val="en-US"/>
        </w:rPr>
        <w:t>→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 an information product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Construction of Internet and WWW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set of methods, production and the software and hardware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computer and internet communications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160. 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What include the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infrastructure of industrial economy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includes canals, roads, railroads, power plants, factories, and so on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includes computer, mobile phones, networks and communications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iCs/>
          <w:color w:val="000000"/>
          <w:sz w:val="24"/>
          <w:szCs w:val="24"/>
          <w:lang w:val="en-US"/>
        </w:rPr>
        <w:t>the infrastructure of the industrial economy based on computers and communication networks</w:t>
      </w:r>
      <w:r>
        <w:rPr>
          <w:rFonts w:ascii="Palatino Linotype" w:hAnsi="Palatino Linotype"/>
          <w:iCs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iCs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iCs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/>
          <w:iCs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iCs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iCs/>
          <w:color w:val="000000"/>
          <w:sz w:val="24"/>
          <w:szCs w:val="24"/>
          <w:lang w:val="en-US"/>
        </w:rPr>
        <w:t>it includes national wealth and the government control</w:t>
      </w:r>
      <w:r>
        <w:rPr>
          <w:rFonts w:ascii="Palatino Linotype" w:hAnsi="Palatino Linotype"/>
          <w:iCs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161. 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What include the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infrastructure of networked economy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iCs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iCs/>
          <w:color w:val="000000"/>
          <w:sz w:val="24"/>
          <w:szCs w:val="24"/>
          <w:lang w:val="en-US"/>
        </w:rPr>
        <w:t>the infrastructure of the networked economy based on computers and communication networks</w:t>
      </w:r>
      <w:r>
        <w:rPr>
          <w:rFonts w:ascii="Palatino Linotype" w:hAnsi="Palatino Linotype"/>
          <w:iCs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iCs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includes canals, roads, railroads, power plants, factories, and so on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in based only on computers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it include the strategic planning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all the answers are incorrect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Palatino Linotype" w:hAnsi="Palatino Linotype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iCs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iCs/>
          <w:color w:val="000000"/>
          <w:sz w:val="24"/>
          <w:szCs w:val="24"/>
          <w:lang w:val="en-US"/>
        </w:rPr>
        <w:t xml:space="preserve">162. 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Palatino Linotype" w:hAnsi="Palatino Linotype"/>
          <w:iCs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iCs/>
          <w:color w:val="000000"/>
          <w:sz w:val="24"/>
          <w:szCs w:val="24"/>
          <w:lang w:val="en-US"/>
        </w:rPr>
        <w:t>What does mean connectivity</w:t>
      </w:r>
      <w:r>
        <w:rPr>
          <w:rFonts w:ascii="Palatino Linotype" w:hAnsi="Palatino Linotype"/>
          <w:iCs/>
          <w:color w:val="000000"/>
          <w:sz w:val="24"/>
          <w:szCs w:val="24"/>
          <w:lang w:val="en-US"/>
        </w:rPr>
        <w:t>?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the availability of high-speed communications links that enable the transmission of data and information among computers and conversations between people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it connects two or more people by means of mobile telephones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it is an infrastructure of networked economy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it is telecommunication by means of computers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163. 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What does consist data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?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consist of facts, numbers, or symbols that can processes by humans or computers into information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in is information in computer networks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consist of knowledge in brains of human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it is all informations on mobile telephones that exchange by internet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complex, which engages the computer and communication equipment, the software, linguistic means, information resources, and the system personnel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164. 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What does mean automated information technology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?;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complex, which engages the computer and communication equipment, the software, linguistic means, information resources, and the system personnel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in is information in computer networks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consist of knowledge in brains of human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it is all informations on mobile telephones that exchange by internet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165. 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Information technology is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complex of methods of processing of isolated initial data in reliable and the operational information for decision-making by means of hardware and software for the purpose of achievement of optimum parameters of a control object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in is information in computer networks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consist of knowledge in brains of human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it is all informations on mobile telephones that exchange by internet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166. 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What is the main parts of automated information systems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?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information technology, functional system and applications, controlling of information systems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in is information in computer networks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consist of knowledge in brains of human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it is all informations on mobile telephones that exchange by internet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167.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What parts does include information technology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5C591D" w:rsidRDefault="005C591D" w:rsidP="004C790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hardware, software, data, telecommunication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internet, commuter, table, word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Times New Roman Tj"/>
          <w:color w:val="000000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lang w:val="en-US"/>
        </w:rPr>
        <w:t>Text handling, Electronic tables, The Automated databanks, Graphic job processing, Multimedia systems, other systems</w:t>
      </w:r>
      <w:r>
        <w:rPr>
          <w:rFonts w:ascii="Palatino Linotype" w:hAnsi="Palatino Linotype" w:cs="Times New Roman Tj"/>
          <w:color w:val="000000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lang w:val="en-US"/>
        </w:rPr>
        <w:t>D</w:t>
      </w:r>
      <w:r>
        <w:rPr>
          <w:rFonts w:ascii="Palatino Linotype" w:hAnsi="Palatino Linotype" w:cs="Times New Roman Tj"/>
          <w:color w:val="000000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Local, Multi-level, Allocated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with the command interface, with the WIMP-interface, with the SILK-interface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168.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 </w:t>
      </w:r>
    </w:p>
    <w:p w:rsidR="005C591D" w:rsidRDefault="005C591D" w:rsidP="004C790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On which signs IT can</w:t>
      </w:r>
      <w:r w:rsidRPr="005818EC"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 xml:space="preserve"> classified</w:t>
      </w:r>
      <w:r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>by the form technologies of information processing, on user interface type, on control area, on methods of construction of a computer network</w:t>
      </w:r>
      <w:r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management of dialogue with the user by means of graphical images - the menu, windows, other elements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Windows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window, image, menu, pointer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sequence of some actions for processing something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169.</w:t>
      </w:r>
      <w:r w:rsidRPr="005818EC"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 xml:space="preserve"> 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>On methods of construction of a computer network which kinds of IT does exist</w:t>
      </w:r>
      <w:r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>?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Local, Multi-level, Allocated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Local, UN local, countryside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global, external, regional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local, more local, Ethernet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Ethernet, fast Ethernet, gigabit Ethernet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170. </w:t>
      </w:r>
    </w:p>
    <w:p w:rsidR="005C591D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>By the form technologies of information processing IT can be: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Text handling, Electronic tables, The Automated databanks, Graphic job processing, Multimedia systems, other systems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word, excel, power point, windows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Linux, Windows, MacOs, Android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Local, Multi-level, Allocated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global, external, regional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jc w:val="both"/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171.</w:t>
      </w:r>
      <w:r w:rsidRPr="005818EC"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 xml:space="preserve"> </w:t>
      </w:r>
    </w:p>
    <w:p w:rsidR="005C591D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>On user interface type IT can be: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command interface, WIMP-interface, SILK-interface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command interface, text interface, image interface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WIMP interface, SIMP interface, SSD interface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command interface, WIMP-interface, windows-interface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windows interface, Linux-interface, MSDOS-interface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172.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 </w:t>
      </w:r>
    </w:p>
    <w:p w:rsidR="005C591D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Command interface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implemented in the form of package technology and technology of command line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management of dialogue with the user by means of graphical images - the menu, windows, other elements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within the frameworks of this interface, there is "conversation" of the person and the computer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speech, image, language knowledge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the tendency to joining of various types of information technology in a unified computer-technological complex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173. </w:t>
      </w:r>
    </w:p>
    <w:p w:rsidR="005C591D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WIMP-interface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management of dialogue with the user by means of graphical images - the menu, windows, other elements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implemented in the form of package technology and technology of command line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within the frameworks of this interface, there is "conversation" of the person and the computer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speech, image, language knowledge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the tendency to joining of various types of information technology in a unified computer-technological complex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174.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 </w:t>
      </w:r>
    </w:p>
    <w:p w:rsidR="005C591D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Example IT with WIMP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Windows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MSDOS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MS Word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Photoshop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Internet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175. </w:t>
      </w:r>
    </w:p>
    <w:p w:rsidR="005C591D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SILK-interface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within the frameworks of this interface, there is "conversation" of the person and the computer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implemented in the form of package technology and technology of command line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management of dialogue with the user by means of graphical images - the menu, windows, other elements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speech, image, language knowledge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the tendency to joining of various types of information technology in a unified computer-technological complex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176. </w:t>
      </w:r>
    </w:p>
    <w:p w:rsidR="005C591D" w:rsidRDefault="005C591D" w:rsidP="004C7904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Encrypt the WIMP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window, image, menu, pointer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Word, into, main, points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Windows, Internet, Menu, Picture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Word, Internet, Menu, Paint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there is no correct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177. 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Encrypt the SILK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speech, image, language knowledge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there is no correct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Sound, interface, loud, knowledge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speech, internet, language knowledge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178.</w:t>
      </w:r>
      <w:r w:rsidRPr="005818EC"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 xml:space="preserve"> 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>On control area social and economic process which kind of IT can be</w:t>
      </w:r>
      <w:r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>?</w:t>
      </w:r>
    </w:p>
    <w:p w:rsidR="005C591D" w:rsidRDefault="005C591D" w:rsidP="004C7904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bank, tax, financial, insurance, steering of trade, production managements etc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sequence of some actions for processing something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there is no correct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 particular decision-making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autoSpaceDE w:val="0"/>
        <w:autoSpaceDN w:val="0"/>
        <w:adjustRightInd w:val="0"/>
        <w:spacing w:after="0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179. </w:t>
      </w:r>
    </w:p>
    <w:p w:rsidR="005C591D" w:rsidRDefault="005C591D" w:rsidP="004C7904">
      <w:pPr>
        <w:autoSpaceDE w:val="0"/>
        <w:autoSpaceDN w:val="0"/>
        <w:adjustRightInd w:val="0"/>
        <w:spacing w:after="0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>The integrated IT</w:t>
      </w:r>
      <w:r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>?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the tendency to joining of various types of information technology in a unified computer-technological complex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in is information in computer networks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consist of knowledge in brains of human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it is all informations on mobile telephones that exchange by internet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180. </w:t>
      </w:r>
    </w:p>
    <w:p w:rsidR="005C591D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Concept "technology" means: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tabs>
          <w:tab w:val="left" w:pos="540"/>
        </w:tabs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"technology" in translation from Greek means art, skill, ability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tabs>
          <w:tab w:val="left" w:pos="540"/>
        </w:tabs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"technology" in translation from English means data, information, knowledge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tabs>
          <w:tab w:val="left" w:pos="540"/>
        </w:tabs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"technology" in translation from Latin means skill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tabs>
          <w:tab w:val="left" w:pos="540"/>
        </w:tabs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"technology" in translation from Russian means art, skill, ability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tabs>
          <w:tab w:val="left" w:pos="540"/>
        </w:tabs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there is no correct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181. </w:t>
      </w:r>
    </w:p>
    <w:p w:rsidR="005C591D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Technology as process means: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sequence of some actions for processing something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the tendency to joining of various types of information technology in a unified computer-technological complex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"technology" in translation from Latin means skill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"technology" in translation from Russian means art, skill, ability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there is no correct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182. </w:t>
      </w:r>
    </w:p>
    <w:p w:rsidR="005C591D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For which purpose we use the information product: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 particular, for decision-making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part of process manufacturing the information production, containing actions on change condition the subject of manufacture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there is no correct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technological processes, information procedures, technological operations and transitions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183.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 </w:t>
      </w:r>
    </w:p>
    <w:p w:rsidR="005C591D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computer information system is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person - machine system of processing of the information for the purpose of the organization, storage and information transfer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technological processes, information procedures, technological operations and transitions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part of process manufacturing the information production, containing actions on change condition the subject of manufacture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there is no correct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184. </w:t>
      </w:r>
    </w:p>
    <w:p w:rsidR="005C591D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Is the technology working with the text editor include information system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5C591D" w:rsidRDefault="005C591D" w:rsidP="004C7904">
      <w:pPr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No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Yes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maybe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there is no correct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am not sure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185. </w:t>
      </w:r>
    </w:p>
    <w:p w:rsidR="005C591D" w:rsidRDefault="005C591D" w:rsidP="004C7904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Structure IT includes the following interconnected components: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technological processes, information procedures, technological operations and transitions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part of process manufacturing the information production, containing actions on change condition the subject of manufacture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finished part of technological process carried out on one workplace, characterized by an invariance of object of manufacture, and used implementers of information technology and control devices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Accounting, Bank activity, Tax activity, Insurance activity etc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186.</w:t>
      </w:r>
      <w:r w:rsidRPr="005818EC">
        <w:rPr>
          <w:rFonts w:ascii="Palatino Linotype" w:hAnsi="Palatino Linotype"/>
          <w:iCs/>
          <w:color w:val="000000"/>
          <w:sz w:val="24"/>
          <w:szCs w:val="24"/>
          <w:lang w:val="en-US"/>
        </w:rPr>
        <w:t xml:space="preserve"> 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iCs/>
          <w:color w:val="000000"/>
          <w:sz w:val="24"/>
          <w:szCs w:val="24"/>
          <w:lang w:val="en-US"/>
        </w:rPr>
        <w:t>Technological process is</w:t>
      </w:r>
      <w:r>
        <w:rPr>
          <w:rFonts w:ascii="Palatino Linotype" w:hAnsi="Palatino Linotype"/>
          <w:iCs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part of process manufacturing the information production, containing actions on change condition the subject of manufacture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technological processes, information procedures, technological operations and transitions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finished part of technological process carried out on one workplace, characterized by an invariance of object of manufacture, and used implementers of information technology and control devices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Accounting, Bank activity, Tax activity, Insurance activity etc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187. 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Information procedures is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finished part of technological process carried out on one workplace, characterized by an invariance of object of manufacture, and used implementers of information technology and control devices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part of process manufacturing the information production, containing actions on change condition the subject of manufacture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finished final part of technological operation providing conditions to start the following technological operation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Directory (passive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, information - advising (active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);</w:t>
      </w:r>
    </w:p>
    <w:p w:rsidR="005C591D" w:rsidRPr="005818EC" w:rsidRDefault="005C591D" w:rsidP="004C7904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give out to the subscriber the information intended for it on a situation or periodically through certain time intervals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188. </w:t>
      </w:r>
    </w:p>
    <w:p w:rsidR="005C591D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iCs/>
          <w:color w:val="000000"/>
          <w:sz w:val="24"/>
          <w:szCs w:val="24"/>
          <w:lang w:val="en-US"/>
        </w:rPr>
        <w:t>Technological operations is</w:t>
      </w:r>
      <w:r>
        <w:rPr>
          <w:rFonts w:ascii="Palatino Linotype" w:hAnsi="Palatino Linotype"/>
          <w:iCs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finished final part of technological operation providing conditions to start the following technological operation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Accounting, Bank activity, Tax activity, Insurance activity etc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give out to the subscriber the information intended for it on a situation or periodically through certain time intervals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centralized, decentralized and combined technologies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electronic processing of the economic data, automation functions of management, decision-making support, electronic office, expert</w:t>
      </w:r>
      <w:r w:rsidRPr="005818EC">
        <w:rPr>
          <w:rFonts w:ascii="Palatino Linotype" w:hAnsi="Palatino Linotype"/>
          <w:bCs/>
          <w:color w:val="000000"/>
          <w:sz w:val="24"/>
          <w:szCs w:val="24"/>
          <w:lang w:val="en-US"/>
        </w:rPr>
        <w:t xml:space="preserve">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support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189. </w:t>
      </w:r>
    </w:p>
    <w:p w:rsidR="005C591D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On served subject, domains AIT subdivided into technologies: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Accounting, Bank activity, Tax activity, Insurance activity etc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Directory (passive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, information - advising (active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);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delivering the information to the operator after its inquiry of system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text editors, tabular processors, database management system, work with graphic objects, multimedia systems, hypertext</w:t>
      </w:r>
      <w:r w:rsidRPr="005818EC">
        <w:rPr>
          <w:rFonts w:ascii="Palatino Linotype" w:hAnsi="Palatino Linotype"/>
          <w:bCs/>
          <w:color w:val="000000"/>
          <w:sz w:val="24"/>
          <w:szCs w:val="24"/>
          <w:lang w:val="en-US"/>
        </w:rPr>
        <w:t xml:space="preserve">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systems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190.</w:t>
      </w:r>
    </w:p>
    <w:p w:rsidR="005C591D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iCs/>
          <w:color w:val="000000"/>
          <w:sz w:val="24"/>
          <w:szCs w:val="24"/>
          <w:lang w:val="en-US"/>
        </w:rPr>
        <w:t>Depending on a role of the person in managerial process,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 distinguish two kinds </w:t>
      </w:r>
      <w:r w:rsidRPr="005818EC">
        <w:rPr>
          <w:rFonts w:ascii="Palatino Linotype" w:hAnsi="Palatino Linotype"/>
          <w:iCs/>
          <w:color w:val="000000"/>
          <w:sz w:val="24"/>
          <w:szCs w:val="24"/>
          <w:lang w:val="en-US"/>
        </w:rPr>
        <w:t>IT: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Directory (passive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, information - advising (active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);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centralized, decentralized and combined technologies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give out to the subscriber the information intended for it on a situation or periodically through certain time intervals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creation and transformation of documents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on the analysis of transformations and treatment of images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191. </w:t>
      </w:r>
    </w:p>
    <w:p w:rsidR="005C591D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Directory (passive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delivering the information to the operator after its inquiry of system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delivering the information to the operator before its inquiry of system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an information system of banking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in is an information system on </w:t>
      </w:r>
      <w:smartTag w:uri="urn:schemas-microsoft-com:office:smarttags" w:element="place">
        <w:smartTag w:uri="urn:schemas-microsoft-com:office:smarttags" w:element="country-region">
          <w:r w:rsidRPr="005818EC">
            <w:rPr>
              <w:rFonts w:ascii="Palatino Linotype" w:hAnsi="Palatino Linotype"/>
              <w:color w:val="000000"/>
              <w:sz w:val="24"/>
              <w:szCs w:val="24"/>
              <w:lang w:val="en-US"/>
            </w:rPr>
            <w:t>USSR</w:t>
          </w:r>
        </w:smartTag>
      </w:smartTag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192.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 </w:t>
      </w:r>
    </w:p>
    <w:p w:rsidR="005C591D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Information - advising (active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give out to the subscriber the information intended for it on a situation or periodically through certain time intervals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delivering the information to the operator after its inquiry of system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an information system of banking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in is an information system on </w:t>
      </w:r>
      <w:smartTag w:uri="urn:schemas-microsoft-com:office:smarttags" w:element="place">
        <w:smartTag w:uri="urn:schemas-microsoft-com:office:smarttags" w:element="country-region">
          <w:r w:rsidRPr="005818EC">
            <w:rPr>
              <w:rFonts w:ascii="Palatino Linotype" w:hAnsi="Palatino Linotype"/>
              <w:color w:val="000000"/>
              <w:sz w:val="24"/>
              <w:szCs w:val="24"/>
              <w:lang w:val="en-US"/>
            </w:rPr>
            <w:t>USSR</w:t>
          </w:r>
        </w:smartTag>
      </w:smartTag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193. </w:t>
      </w:r>
    </w:p>
    <w:p w:rsidR="005C591D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On degree coverage of management, problems distinguish following AIT: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electronic processing of the economic data, automation functions of management, decision-making support, electronic office, expert</w:t>
      </w:r>
      <w:r w:rsidRPr="005818EC">
        <w:rPr>
          <w:rFonts w:ascii="Palatino Linotype" w:hAnsi="Palatino Linotype"/>
          <w:bCs/>
          <w:color w:val="000000"/>
          <w:sz w:val="24"/>
          <w:szCs w:val="24"/>
          <w:lang w:val="en-US"/>
        </w:rPr>
        <w:t xml:space="preserve">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support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centralized, decentralized and combined technologies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give out to the subscriber the information intended for it on a situation or periodically through certain time intervals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creation and transformation of documents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on the analysis of transformations and treatment of images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194. </w:t>
      </w:r>
    </w:p>
    <w:p w:rsidR="005C591D" w:rsidRDefault="005C591D" w:rsidP="004C7904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On a class of realized technological operations, allocate such AIT: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text editors, tabular processors, database management system, work with graphic objects, multimedia systems, hypertext</w:t>
      </w:r>
      <w:r w:rsidRPr="005818EC">
        <w:rPr>
          <w:rFonts w:ascii="Palatino Linotype" w:hAnsi="Palatino Linotype"/>
          <w:bCs/>
          <w:color w:val="000000"/>
          <w:sz w:val="24"/>
          <w:szCs w:val="24"/>
          <w:lang w:val="en-US"/>
        </w:rPr>
        <w:t xml:space="preserve">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systems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electronic processing of the economic data, automation functions of management, decision-making support, electronic office, expert</w:t>
      </w:r>
      <w:r w:rsidRPr="005818EC">
        <w:rPr>
          <w:rFonts w:ascii="Palatino Linotype" w:hAnsi="Palatino Linotype"/>
          <w:bCs/>
          <w:color w:val="000000"/>
          <w:sz w:val="24"/>
          <w:szCs w:val="24"/>
          <w:lang w:val="en-US"/>
        </w:rPr>
        <w:t xml:space="preserve">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support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centralized, decentralized and combined technologies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creation and transformation of documents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text input, its preparation, registration and a conclusion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195. 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On degree of centralization of technological process IT can be: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centralized, decentralized and combined technologies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centralized, information and combined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data processing, tables, texts, images, schedules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Directory, indirect, automated information systems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don’t know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196. </w:t>
      </w:r>
    </w:p>
    <w:p w:rsidR="005C591D" w:rsidRDefault="005C591D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Technology formation of documents includes: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creation and transformation of documents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writing the text information on sheet of paper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working with the program Microsoft Word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Working with the Excel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there is no correct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197. </w:t>
      </w:r>
    </w:p>
    <w:p w:rsidR="005C591D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technology processing of images build on: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on the analysis of transformations and treatment of images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on the analysis of transformations and treatment of texts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on the analysis of transformations and treatment of electronic tables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on the analysis of transformations and treatment of video information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198. </w:t>
      </w:r>
    </w:p>
    <w:p w:rsidR="005C591D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Processing of texts includes: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text input, its preparation, registration and a conclusion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graphic input, its preparation, registration and a conclusion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audio input, its preparation, registration and a conclusion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am not sure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there is no right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199. </w:t>
      </w:r>
    </w:p>
    <w:p w:rsidR="005C591D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Processing of tables carried out: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by a complex of the applied programs, which are carrying out input and updating of the data in the tables, performance of calculations under formulas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centralized, decentralized and combined technologies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give out to the subscriber the information intended for it on a situation or periodically through certain time intervals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creation and transformation of documents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on the analysis of transformations and treatment of images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Pr="005818EC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200.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 </w:t>
      </w:r>
    </w:p>
    <w:p w:rsidR="005C591D" w:rsidRDefault="005C591D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Technology processing of speech includes: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including its recognition and synthesis of the speech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including its recognition and synthesis of the text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including its recognition and synthesis of the images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including its recognition and synthesis of the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5C591D" w:rsidRDefault="005C591D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don’t know;</w:t>
      </w:r>
    </w:p>
    <w:p w:rsidR="005C591D" w:rsidRPr="005818EC" w:rsidRDefault="005C591D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</w:p>
    <w:sectPr w:rsidR="005C591D" w:rsidRPr="005818EC" w:rsidSect="00A024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3F68"/>
    <w:rsid w:val="00031C40"/>
    <w:rsid w:val="0004479F"/>
    <w:rsid w:val="000539B6"/>
    <w:rsid w:val="00062083"/>
    <w:rsid w:val="000D20CD"/>
    <w:rsid w:val="00162A44"/>
    <w:rsid w:val="00166F4D"/>
    <w:rsid w:val="001D6F0C"/>
    <w:rsid w:val="00283F68"/>
    <w:rsid w:val="00292409"/>
    <w:rsid w:val="002C20A1"/>
    <w:rsid w:val="003167B7"/>
    <w:rsid w:val="003226F6"/>
    <w:rsid w:val="00331EAC"/>
    <w:rsid w:val="00374575"/>
    <w:rsid w:val="003E2DD1"/>
    <w:rsid w:val="0041236D"/>
    <w:rsid w:val="00463ABE"/>
    <w:rsid w:val="004967B5"/>
    <w:rsid w:val="00496E5A"/>
    <w:rsid w:val="004C7904"/>
    <w:rsid w:val="00556D12"/>
    <w:rsid w:val="00567FF3"/>
    <w:rsid w:val="005818EC"/>
    <w:rsid w:val="00583263"/>
    <w:rsid w:val="005C1F64"/>
    <w:rsid w:val="005C591D"/>
    <w:rsid w:val="005D1630"/>
    <w:rsid w:val="00604DDB"/>
    <w:rsid w:val="00645720"/>
    <w:rsid w:val="006C6C85"/>
    <w:rsid w:val="006D6700"/>
    <w:rsid w:val="006D788E"/>
    <w:rsid w:val="006F5194"/>
    <w:rsid w:val="00702827"/>
    <w:rsid w:val="00762DD3"/>
    <w:rsid w:val="00794258"/>
    <w:rsid w:val="007C2EAA"/>
    <w:rsid w:val="007E3964"/>
    <w:rsid w:val="008518EC"/>
    <w:rsid w:val="0089338D"/>
    <w:rsid w:val="008C2200"/>
    <w:rsid w:val="008F5F31"/>
    <w:rsid w:val="00A024AD"/>
    <w:rsid w:val="00A57FFB"/>
    <w:rsid w:val="00A947EA"/>
    <w:rsid w:val="00AA5BA9"/>
    <w:rsid w:val="00B82023"/>
    <w:rsid w:val="00B82181"/>
    <w:rsid w:val="00BA32ED"/>
    <w:rsid w:val="00BE50C0"/>
    <w:rsid w:val="00BF10F5"/>
    <w:rsid w:val="00BF3432"/>
    <w:rsid w:val="00C37268"/>
    <w:rsid w:val="00D23194"/>
    <w:rsid w:val="00D47054"/>
    <w:rsid w:val="00D473D8"/>
    <w:rsid w:val="00D90836"/>
    <w:rsid w:val="00DA1881"/>
    <w:rsid w:val="00E02374"/>
    <w:rsid w:val="00E04670"/>
    <w:rsid w:val="00E43DE0"/>
    <w:rsid w:val="00E66A24"/>
    <w:rsid w:val="00E94A4D"/>
    <w:rsid w:val="00EC4185"/>
    <w:rsid w:val="00F03030"/>
    <w:rsid w:val="00F32CD2"/>
    <w:rsid w:val="00F41C3D"/>
    <w:rsid w:val="00F814AC"/>
    <w:rsid w:val="00F9146F"/>
    <w:rsid w:val="00FA4CEF"/>
    <w:rsid w:val="00FC289B"/>
    <w:rsid w:val="00FC5C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ate"/>
  <w:smartTagType w:namespaceuri="urn:schemas-microsoft-com:office:smarttags" w:name="City"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ountry-region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268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226F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41236D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411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1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11248">
          <w:marLeft w:val="547"/>
          <w:marRight w:val="0"/>
          <w:marTop w:val="6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host" TargetMode="External"/><Relationship Id="rId4" Type="http://schemas.openxmlformats.org/officeDocument/2006/relationships/hyperlink" Target="http://hos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493</TotalTime>
  <Pages>38</Pages>
  <Words>9637</Words>
  <Characters>-32766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Moohammadinom</dc:creator>
  <cp:keywords/>
  <dc:description/>
  <cp:lastModifiedBy>DMT</cp:lastModifiedBy>
  <cp:revision>51</cp:revision>
  <dcterms:created xsi:type="dcterms:W3CDTF">2016-03-27T06:31:00Z</dcterms:created>
  <dcterms:modified xsi:type="dcterms:W3CDTF">2026-05-11T06:40:00Z</dcterms:modified>
</cp:coreProperties>
</file>